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C424E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NR 3 DO SWZ - FORMULARZ OFERTY</w:t>
      </w:r>
      <w:r w:rsidR="00C10FBF">
        <w:rPr>
          <w:rFonts w:ascii="Verdana" w:eastAsia="Verdana" w:hAnsi="Verdana" w:cs="Times New Roman"/>
          <w:b/>
        </w:rPr>
        <w:t xml:space="preserve"> </w:t>
      </w:r>
      <w:r w:rsidRPr="00B67D39">
        <w:rPr>
          <w:rFonts w:ascii="Verdana" w:eastAsia="Verdana" w:hAnsi="Verdana" w:cs="Times New Roman"/>
          <w:b/>
        </w:rPr>
        <w:t>(WZÓR)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16C06677" w:rsidR="00B67D39" w:rsidRPr="006B56FD" w:rsidRDefault="00B67D39" w:rsidP="0046116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85B502F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46116D" w:rsidRPr="0046116D">
              <w:rPr>
                <w:rFonts w:asciiTheme="minorHAnsi" w:hAnsiTheme="minorHAnsi" w:cstheme="minorHAnsi"/>
                <w:b/>
              </w:rPr>
              <w:t>Oddział Łódź</w:t>
            </w:r>
          </w:p>
          <w:p w14:paraId="3F4CA6ED" w14:textId="518FEAEC" w:rsidR="00B67D39" w:rsidRPr="006B56FD" w:rsidRDefault="0046116D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6116D">
              <w:rPr>
                <w:rFonts w:asciiTheme="minorHAnsi" w:hAnsiTheme="minorHAnsi" w:cstheme="minorHAnsi"/>
                <w:color w:val="000000"/>
              </w:rPr>
              <w:t xml:space="preserve">ul. Tuwima 58, 90-021 Łódź 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45062415" w:rsidR="00381365" w:rsidRPr="00B67D39" w:rsidRDefault="00B67D39" w:rsidP="004B0A56">
      <w:pPr>
        <w:spacing w:after="120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46116D" w:rsidRPr="0046116D">
        <w:rPr>
          <w:rFonts w:cstheme="minorHAnsi"/>
          <w:b/>
          <w:szCs w:val="18"/>
          <w:lang w:eastAsia="pl-PL"/>
        </w:rPr>
        <w:t>POST/DYS/OLD/GZ/0</w:t>
      </w:r>
      <w:r w:rsidR="00EC37C7">
        <w:rPr>
          <w:rFonts w:cstheme="minorHAnsi"/>
          <w:b/>
          <w:szCs w:val="18"/>
          <w:lang w:eastAsia="pl-PL"/>
        </w:rPr>
        <w:t>13</w:t>
      </w:r>
      <w:r w:rsidR="00E83D5C">
        <w:rPr>
          <w:rFonts w:cstheme="minorHAnsi"/>
          <w:b/>
          <w:szCs w:val="18"/>
          <w:lang w:eastAsia="pl-PL"/>
        </w:rPr>
        <w:t>4</w:t>
      </w:r>
      <w:r w:rsidR="00EC37C7">
        <w:rPr>
          <w:rFonts w:cstheme="minorHAnsi"/>
          <w:b/>
          <w:szCs w:val="18"/>
          <w:lang w:eastAsia="pl-PL"/>
        </w:rPr>
        <w:t>7</w:t>
      </w:r>
      <w:r w:rsidR="0046116D" w:rsidRPr="0046116D">
        <w:rPr>
          <w:rFonts w:cstheme="minorHAnsi"/>
          <w:b/>
          <w:szCs w:val="18"/>
          <w:lang w:eastAsia="pl-PL"/>
        </w:rPr>
        <w:t>/202</w:t>
      </w:r>
      <w:r w:rsidR="00EC37C7">
        <w:rPr>
          <w:rFonts w:cstheme="minorHAnsi"/>
          <w:b/>
          <w:szCs w:val="18"/>
          <w:lang w:eastAsia="pl-PL"/>
        </w:rPr>
        <w:t>6</w:t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</w:t>
      </w:r>
      <w:r w:rsidR="00E83D5C" w:rsidRPr="00E83D5C">
        <w:rPr>
          <w:rFonts w:cstheme="minorHAnsi"/>
          <w:b/>
          <w:szCs w:val="18"/>
          <w:lang w:eastAsia="pl-PL"/>
        </w:rPr>
        <w:t xml:space="preserve">Wykonanie usługi w zakresie pomiarów pól elektromagnetycznych dla radiowych stacji bazowych, terminali bazowych stałych, mobilnych oraz radiolinii </w:t>
      </w:r>
      <w:r w:rsidR="00E83D5C">
        <w:rPr>
          <w:rFonts w:cstheme="minorHAnsi"/>
          <w:b/>
          <w:szCs w:val="18"/>
          <w:lang w:eastAsia="pl-PL"/>
        </w:rPr>
        <w:t xml:space="preserve">                                   </w:t>
      </w:r>
      <w:r w:rsidR="00E83D5C" w:rsidRPr="00E83D5C">
        <w:rPr>
          <w:rFonts w:cstheme="minorHAnsi"/>
          <w:b/>
          <w:szCs w:val="18"/>
          <w:lang w:eastAsia="pl-PL"/>
        </w:rPr>
        <w:t>w PGE Dystrybucja S.A., z podziałem na 7 niezależnych części</w:t>
      </w:r>
      <w:r w:rsidR="00C10FBF">
        <w:rPr>
          <w:rFonts w:cstheme="minorHAnsi"/>
          <w:b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EC37C7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38BB42FE" w14:textId="77777777" w:rsidR="0046116D" w:rsidRDefault="0046116D" w:rsidP="0046116D">
      <w:pPr>
        <w:rPr>
          <w:rFonts w:cstheme="minorHAnsi"/>
          <w:szCs w:val="18"/>
        </w:rPr>
      </w:pPr>
    </w:p>
    <w:p w14:paraId="01127275" w14:textId="77777777" w:rsidR="00E83D5C" w:rsidRPr="00CE2957" w:rsidRDefault="00E83D5C" w:rsidP="00E83D5C">
      <w:pPr>
        <w:autoSpaceDE w:val="0"/>
        <w:autoSpaceDN w:val="0"/>
        <w:adjustRightInd w:val="0"/>
        <w:rPr>
          <w:rStyle w:val="pre-wrap"/>
          <w:rFonts w:cstheme="minorHAnsi"/>
          <w:b/>
          <w:color w:val="000000"/>
        </w:rPr>
      </w:pPr>
      <w:r w:rsidRPr="005E6965">
        <w:rPr>
          <w:rStyle w:val="pre-wrap"/>
          <w:rFonts w:cstheme="minorHAnsi"/>
          <w:b/>
          <w:color w:val="000000"/>
          <w:u w:val="single"/>
        </w:rPr>
        <w:t>Część 1</w:t>
      </w:r>
      <w:r w:rsidRPr="005E6965">
        <w:rPr>
          <w:rStyle w:val="pre-wrap"/>
          <w:rFonts w:cstheme="minorHAnsi"/>
          <w:b/>
          <w:color w:val="000000"/>
        </w:rPr>
        <w:t xml:space="preserve">: </w:t>
      </w:r>
      <w:r w:rsidRPr="00077CF5">
        <w:rPr>
          <w:rStyle w:val="pre-wrap"/>
          <w:rFonts w:cstheme="minorHAnsi"/>
          <w:b/>
          <w:i/>
          <w:color w:val="000000"/>
        </w:rPr>
        <w:t xml:space="preserve">Wykonanie usługi w zakresie pomiarów pól elektromagnetycznych dla radiowych stacji bazowych oraz terminali bazowych stałych, mobilnych oraz radiolinii w PGED, </w:t>
      </w:r>
      <w:r w:rsidRPr="00077CF5">
        <w:rPr>
          <w:rStyle w:val="pre-wrap"/>
          <w:rFonts w:cstheme="minorHAnsi"/>
          <w:b/>
          <w:i/>
          <w:color w:val="0070C0"/>
        </w:rPr>
        <w:t>Oddział Białystok</w:t>
      </w:r>
      <w:r w:rsidRPr="00077CF5">
        <w:rPr>
          <w:rStyle w:val="pre-wrap"/>
          <w:rFonts w:cstheme="minorHAnsi"/>
          <w:b/>
          <w:i/>
          <w:color w:val="000000"/>
        </w:rPr>
        <w:t>.</w:t>
      </w:r>
    </w:p>
    <w:p w14:paraId="3BBD9A5E" w14:textId="77777777" w:rsidR="00E83D5C" w:rsidRDefault="00E83D5C" w:rsidP="00E83D5C">
      <w:pPr>
        <w:autoSpaceDE w:val="0"/>
        <w:autoSpaceDN w:val="0"/>
        <w:adjustRightInd w:val="0"/>
        <w:rPr>
          <w:rStyle w:val="pre-wrap"/>
          <w:rFonts w:ascii="Open Sans" w:hAnsi="Open Sans"/>
          <w:color w:val="000000"/>
          <w:szCs w:val="18"/>
        </w:rPr>
      </w:pPr>
    </w:p>
    <w:p w14:paraId="73D7D3E6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color w:val="C00000"/>
          <w:szCs w:val="20"/>
        </w:rPr>
        <w:t>Łączna cena</w:t>
      </w:r>
      <w:r w:rsidRPr="00E83D5C">
        <w:rPr>
          <w:rFonts w:cstheme="minorHAnsi"/>
          <w:b/>
          <w:szCs w:val="20"/>
        </w:rPr>
        <w:t xml:space="preserve"> netto ..................................... zł (słownie ........................................)</w:t>
      </w:r>
    </w:p>
    <w:p w14:paraId="39E91C5C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Wartość podatku VAT .................. zł,   według stawki ……..…. %</w:t>
      </w:r>
      <w:r w:rsidRPr="00E83D5C">
        <w:rPr>
          <w:rFonts w:cstheme="minorHAnsi"/>
          <w:b/>
          <w:szCs w:val="20"/>
        </w:rPr>
        <w:tab/>
      </w:r>
    </w:p>
    <w:p w14:paraId="3EF1CE5D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Łączna cena brutto ................................. zł (słownie ...........................................)</w:t>
      </w:r>
    </w:p>
    <w:p w14:paraId="5D869090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</w:p>
    <w:p w14:paraId="0E64C8CB" w14:textId="77777777" w:rsidR="00E83D5C" w:rsidRPr="00E83D5C" w:rsidRDefault="00E83D5C" w:rsidP="00E83D5C">
      <w:pPr>
        <w:spacing w:after="0" w:line="276" w:lineRule="auto"/>
        <w:rPr>
          <w:rFonts w:cs="Arial"/>
          <w:b/>
          <w:szCs w:val="20"/>
          <w:lang w:eastAsia="pl-PL"/>
        </w:rPr>
      </w:pPr>
      <w:r w:rsidRPr="00E83D5C">
        <w:rPr>
          <w:rFonts w:cs="Arial"/>
          <w:b/>
          <w:szCs w:val="20"/>
          <w:lang w:eastAsia="pl-PL"/>
        </w:rPr>
        <w:t>Na łączną cenę przedmiotu Zakupu składają się ceny jednostkowe przedstawione w poniższej tabeli:</w:t>
      </w:r>
    </w:p>
    <w:p w14:paraId="4B77DD7A" w14:textId="77777777" w:rsidR="00E83D5C" w:rsidRDefault="00E83D5C" w:rsidP="00E83D5C">
      <w:pPr>
        <w:rPr>
          <w:rFonts w:cs="Arial"/>
          <w:lang w:eastAsia="pl-PL"/>
        </w:rPr>
      </w:pPr>
    </w:p>
    <w:p w14:paraId="507860F8" w14:textId="77777777" w:rsidR="00E83D5C" w:rsidRDefault="00E83D5C" w:rsidP="00E83D5C">
      <w:pPr>
        <w:rPr>
          <w:rFonts w:cs="Arial"/>
          <w:lang w:eastAsia="pl-PL"/>
        </w:rPr>
      </w:pPr>
    </w:p>
    <w:p w14:paraId="16ACB3F0" w14:textId="77777777" w:rsidR="00E83D5C" w:rsidRDefault="00E83D5C" w:rsidP="00E83D5C">
      <w:pPr>
        <w:rPr>
          <w:rFonts w:cs="Arial"/>
          <w:lang w:eastAsia="pl-PL"/>
        </w:rPr>
      </w:pPr>
    </w:p>
    <w:tbl>
      <w:tblPr>
        <w:tblpPr w:leftFromText="141" w:rightFromText="141" w:vertAnchor="text" w:horzAnchor="margin" w:tblpXSpec="center" w:tblpY="158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5"/>
        <w:gridCol w:w="1842"/>
        <w:gridCol w:w="866"/>
        <w:gridCol w:w="1581"/>
        <w:gridCol w:w="1553"/>
        <w:gridCol w:w="1696"/>
      </w:tblGrid>
      <w:tr w:rsidR="00E83D5C" w:rsidRPr="004A06C6" w14:paraId="6FE77F13" w14:textId="77777777" w:rsidTr="00E83D5C">
        <w:trPr>
          <w:trHeight w:val="76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B2A2E67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Przedmiot</w:t>
            </w:r>
          </w:p>
          <w:p w14:paraId="4C431A02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zakupu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49A18F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Cena jednostkowa netto                             (w PLN za 1 obiekt)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C7B4D4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Ilość</w:t>
            </w:r>
          </w:p>
          <w:p w14:paraId="6C710699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obiektów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1716C4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 w:themeColor="text1"/>
                <w:sz w:val="14"/>
                <w:szCs w:val="14"/>
                <w:lang w:eastAsia="pl-PL"/>
              </w:rPr>
              <w:t>Łączna wartość netto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D1285B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Podatek VAT</w:t>
            </w:r>
          </w:p>
          <w:p w14:paraId="02060C05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(%)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07D0F1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Łączna wartość brutto (zł)</w:t>
            </w:r>
          </w:p>
        </w:tc>
      </w:tr>
      <w:tr w:rsidR="00E83D5C" w:rsidRPr="004A06C6" w14:paraId="3DDF8944" w14:textId="77777777" w:rsidTr="00E83D5C">
        <w:trPr>
          <w:trHeight w:val="240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F02DE5C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C193CF9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44F638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A6B36A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[Kolumna 2x3 = 4]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D3DA0BA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04BFAC1" w14:textId="77777777" w:rsidR="00E83D5C" w:rsidRPr="00E83D5C" w:rsidRDefault="00E83D5C" w:rsidP="00E83D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</w:tr>
      <w:tr w:rsidR="00E83D5C" w:rsidRPr="004A06C6" w14:paraId="032B8B7F" w14:textId="77777777" w:rsidTr="00E83D5C">
        <w:trPr>
          <w:trHeight w:val="666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D6A9" w14:textId="77777777" w:rsidR="00E83D5C" w:rsidRPr="00E83D5C" w:rsidRDefault="00E83D5C" w:rsidP="00E83D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Część 1 - Usługa dla Oddziału Białystok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ECE2" w14:textId="77777777" w:rsidR="00E83D5C" w:rsidRPr="00E83D5C" w:rsidRDefault="00E83D5C" w:rsidP="00E83D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F06B9F" w14:textId="6751D569" w:rsidR="00E83D5C" w:rsidRPr="00E83D5C" w:rsidRDefault="00E83D5C" w:rsidP="00E83D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A494" w14:textId="77777777" w:rsidR="00E83D5C" w:rsidRPr="00E83D5C" w:rsidRDefault="00E83D5C" w:rsidP="00E83D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983C" w14:textId="77777777" w:rsidR="00E83D5C" w:rsidRPr="00E83D5C" w:rsidRDefault="00E83D5C" w:rsidP="00E83D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00CE" w14:textId="77777777" w:rsidR="00E83D5C" w:rsidRPr="00E83D5C" w:rsidRDefault="00E83D5C" w:rsidP="00E83D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E83D5C" w:rsidRPr="004A06C6" w14:paraId="1C252BB7" w14:textId="77777777" w:rsidTr="00E83D5C">
        <w:trPr>
          <w:trHeight w:val="413"/>
        </w:trPr>
        <w:tc>
          <w:tcPr>
            <w:tcW w:w="4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4481" w14:textId="77777777" w:rsidR="00E83D5C" w:rsidRPr="00E83D5C" w:rsidRDefault="00E83D5C" w:rsidP="00E83D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C00000"/>
                <w:sz w:val="14"/>
                <w:szCs w:val="14"/>
                <w:lang w:eastAsia="pl-PL"/>
              </w:rPr>
              <w:t>Łączna cena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oferty netto (suma kolumny 4):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7D9A4" w14:textId="77777777" w:rsidR="00E83D5C" w:rsidRPr="00E83D5C" w:rsidRDefault="00E83D5C" w:rsidP="00E83D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  <w:tr w:rsidR="00E83D5C" w:rsidRPr="004A06C6" w14:paraId="59A93240" w14:textId="77777777" w:rsidTr="00E83D5C">
        <w:trPr>
          <w:trHeight w:val="419"/>
        </w:trPr>
        <w:tc>
          <w:tcPr>
            <w:tcW w:w="4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DBBA" w14:textId="77777777" w:rsidR="00E83D5C" w:rsidRPr="00E83D5C" w:rsidRDefault="00E83D5C" w:rsidP="00E83D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Łączna cena oferty brutto (suma kolumny 6):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5D05" w14:textId="77777777" w:rsidR="00E83D5C" w:rsidRPr="00E83D5C" w:rsidRDefault="00E83D5C" w:rsidP="00E83D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</w:tbl>
    <w:p w14:paraId="1215685A" w14:textId="77777777" w:rsidR="00E83D5C" w:rsidRDefault="00E83D5C" w:rsidP="0046116D">
      <w:pPr>
        <w:rPr>
          <w:rFonts w:cstheme="minorHAnsi"/>
          <w:szCs w:val="18"/>
        </w:rPr>
      </w:pPr>
    </w:p>
    <w:p w14:paraId="44558A32" w14:textId="3629DCDF" w:rsidR="00E83D5C" w:rsidRDefault="00E83D5C" w:rsidP="00E83D5C">
      <w:pPr>
        <w:autoSpaceDE w:val="0"/>
        <w:autoSpaceDN w:val="0"/>
        <w:adjustRightInd w:val="0"/>
        <w:rPr>
          <w:rStyle w:val="pre-wrap"/>
          <w:rFonts w:cstheme="minorHAnsi"/>
          <w:b/>
          <w:color w:val="000000"/>
        </w:rPr>
      </w:pPr>
      <w:r w:rsidRPr="005E6965">
        <w:rPr>
          <w:rStyle w:val="pre-wrap"/>
          <w:rFonts w:cstheme="minorHAnsi"/>
          <w:b/>
          <w:color w:val="000000"/>
          <w:u w:val="single"/>
        </w:rPr>
        <w:t xml:space="preserve">Część </w:t>
      </w:r>
      <w:r>
        <w:rPr>
          <w:rStyle w:val="pre-wrap"/>
          <w:rFonts w:cstheme="minorHAnsi"/>
          <w:b/>
          <w:color w:val="000000"/>
          <w:u w:val="single"/>
        </w:rPr>
        <w:t>2</w:t>
      </w:r>
      <w:r w:rsidRPr="005E6965">
        <w:rPr>
          <w:rStyle w:val="pre-wrap"/>
          <w:rFonts w:cstheme="minorHAnsi"/>
          <w:b/>
          <w:color w:val="000000"/>
        </w:rPr>
        <w:t xml:space="preserve">: </w:t>
      </w:r>
      <w:r w:rsidRPr="00077CF5">
        <w:rPr>
          <w:rStyle w:val="pre-wrap"/>
          <w:rFonts w:cstheme="minorHAnsi"/>
          <w:b/>
          <w:i/>
          <w:color w:val="000000"/>
        </w:rPr>
        <w:t xml:space="preserve">Wykonanie usługi w zakresie pomiarów pól elektromagnetycznych dla radiowych stacji bazowych oraz terminali bazowych stałych, mobilnych oraz radiolinii w PGED, </w:t>
      </w:r>
      <w:r w:rsidRPr="00077CF5">
        <w:rPr>
          <w:rStyle w:val="pre-wrap"/>
          <w:rFonts w:cstheme="minorHAnsi"/>
          <w:b/>
          <w:i/>
          <w:color w:val="0070C0"/>
        </w:rPr>
        <w:t xml:space="preserve">Oddział </w:t>
      </w:r>
      <w:r>
        <w:rPr>
          <w:rStyle w:val="pre-wrap"/>
          <w:rFonts w:cstheme="minorHAnsi"/>
          <w:b/>
          <w:i/>
          <w:color w:val="0070C0"/>
        </w:rPr>
        <w:t>Lublin</w:t>
      </w:r>
      <w:r w:rsidRPr="00077CF5">
        <w:rPr>
          <w:rStyle w:val="pre-wrap"/>
          <w:rFonts w:cstheme="minorHAnsi"/>
          <w:b/>
          <w:i/>
          <w:color w:val="000000"/>
        </w:rPr>
        <w:t>.</w:t>
      </w:r>
    </w:p>
    <w:p w14:paraId="6BDF470C" w14:textId="77777777" w:rsidR="00E83D5C" w:rsidRPr="00E83D5C" w:rsidRDefault="00E83D5C" w:rsidP="00E83D5C">
      <w:pPr>
        <w:autoSpaceDE w:val="0"/>
        <w:autoSpaceDN w:val="0"/>
        <w:adjustRightInd w:val="0"/>
        <w:spacing w:after="0"/>
        <w:rPr>
          <w:rStyle w:val="pre-wrap"/>
          <w:rFonts w:cstheme="minorHAnsi"/>
          <w:b/>
          <w:color w:val="000000"/>
        </w:rPr>
      </w:pPr>
    </w:p>
    <w:p w14:paraId="20A378BB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color w:val="00B050"/>
          <w:szCs w:val="20"/>
        </w:rPr>
        <w:t>Łączna cena</w:t>
      </w:r>
      <w:r w:rsidRPr="00E83D5C">
        <w:rPr>
          <w:rFonts w:cstheme="minorHAnsi"/>
          <w:b/>
          <w:szCs w:val="20"/>
        </w:rPr>
        <w:t xml:space="preserve"> netto ..................................... zł (słownie ........................................)</w:t>
      </w:r>
    </w:p>
    <w:p w14:paraId="3A5B6C3C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Wartość podatku VAT .................. zł,   według stawki ……..…. %</w:t>
      </w:r>
      <w:r w:rsidRPr="00E83D5C">
        <w:rPr>
          <w:rFonts w:cstheme="minorHAnsi"/>
          <w:b/>
          <w:szCs w:val="20"/>
        </w:rPr>
        <w:tab/>
      </w:r>
    </w:p>
    <w:p w14:paraId="60540C84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Łączna cena brutto ................................. zł (słownie ...........................................)</w:t>
      </w:r>
    </w:p>
    <w:p w14:paraId="1371122D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</w:p>
    <w:p w14:paraId="15034562" w14:textId="39898CBB" w:rsidR="00E83D5C" w:rsidRPr="00E83D5C" w:rsidRDefault="00E83D5C" w:rsidP="00E83D5C">
      <w:pPr>
        <w:spacing w:after="0" w:line="276" w:lineRule="auto"/>
        <w:rPr>
          <w:rFonts w:cs="Arial"/>
          <w:b/>
          <w:szCs w:val="20"/>
          <w:lang w:eastAsia="pl-PL"/>
        </w:rPr>
      </w:pPr>
      <w:r w:rsidRPr="00E83D5C">
        <w:rPr>
          <w:rFonts w:cs="Arial"/>
          <w:b/>
          <w:szCs w:val="20"/>
          <w:lang w:eastAsia="pl-PL"/>
        </w:rPr>
        <w:t>Na łączną cenę przedmiotu Zakupu składają się ceny jednostkowe przedstawione w poniższej tabeli:</w:t>
      </w:r>
    </w:p>
    <w:tbl>
      <w:tblPr>
        <w:tblpPr w:leftFromText="141" w:rightFromText="141" w:vertAnchor="text" w:horzAnchor="margin" w:tblpXSpec="center" w:tblpY="158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5"/>
        <w:gridCol w:w="1842"/>
        <w:gridCol w:w="866"/>
        <w:gridCol w:w="1581"/>
        <w:gridCol w:w="1553"/>
        <w:gridCol w:w="1696"/>
      </w:tblGrid>
      <w:tr w:rsidR="00E83D5C" w:rsidRPr="004A06C6" w14:paraId="6B2966EA" w14:textId="77777777" w:rsidTr="00BA785C">
        <w:trPr>
          <w:trHeight w:val="76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99776F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Przedmiot</w:t>
            </w:r>
          </w:p>
          <w:p w14:paraId="1F87B4B1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zakupu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2BBC33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Cena jednostkowa netto                             (w PLN za 1 obiekt)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FB876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Ilość</w:t>
            </w:r>
          </w:p>
          <w:p w14:paraId="7DB448B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obiektów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56FAD0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 w:themeColor="text1"/>
                <w:sz w:val="14"/>
                <w:szCs w:val="14"/>
                <w:lang w:eastAsia="pl-PL"/>
              </w:rPr>
              <w:t>Łączna wartość netto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E0BF21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Podatek VAT</w:t>
            </w:r>
          </w:p>
          <w:p w14:paraId="481105FE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(%)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1FB32B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Łączna wartość brutto (zł)</w:t>
            </w:r>
          </w:p>
        </w:tc>
      </w:tr>
      <w:tr w:rsidR="00E83D5C" w:rsidRPr="004A06C6" w14:paraId="59E405FF" w14:textId="77777777" w:rsidTr="00BA785C">
        <w:trPr>
          <w:trHeight w:val="240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E5E073C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4855BF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0E6F22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CA30A9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[Kolumna 2x3 = 4]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5B99DE9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EBB74E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</w:tr>
      <w:tr w:rsidR="00E83D5C" w:rsidRPr="004A06C6" w14:paraId="1C6CCB20" w14:textId="77777777" w:rsidTr="00BA785C">
        <w:trPr>
          <w:trHeight w:val="666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FF99" w14:textId="2746DDAE" w:rsidR="00E83D5C" w:rsidRPr="00E83D5C" w:rsidRDefault="00E83D5C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Część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2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- Usługa dla Oddziału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Lublin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6301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0AEFB6" w14:textId="71F615FE" w:rsidR="00E83D5C" w:rsidRPr="00E83D5C" w:rsidRDefault="00E83D5C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1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E47E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CABA3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5B6B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E83D5C" w:rsidRPr="004A06C6" w14:paraId="1FA0CBBB" w14:textId="77777777" w:rsidTr="00BA785C">
        <w:trPr>
          <w:trHeight w:val="413"/>
        </w:trPr>
        <w:tc>
          <w:tcPr>
            <w:tcW w:w="4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4765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B050"/>
                <w:sz w:val="14"/>
                <w:szCs w:val="14"/>
                <w:lang w:eastAsia="pl-PL"/>
              </w:rPr>
              <w:t>Łączna cena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oferty netto (suma kolumny 4):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AD15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  <w:tr w:rsidR="00E83D5C" w:rsidRPr="004A06C6" w14:paraId="77A9F38C" w14:textId="77777777" w:rsidTr="00BA785C">
        <w:trPr>
          <w:trHeight w:val="419"/>
        </w:trPr>
        <w:tc>
          <w:tcPr>
            <w:tcW w:w="4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B3F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Łączna cena oferty brutto (suma kolumny 6):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C9AF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</w:tbl>
    <w:p w14:paraId="3A06F3E1" w14:textId="77777777" w:rsidR="00E83D5C" w:rsidRDefault="00E83D5C" w:rsidP="0046116D">
      <w:pPr>
        <w:rPr>
          <w:rFonts w:cstheme="minorHAnsi"/>
          <w:szCs w:val="18"/>
        </w:rPr>
      </w:pPr>
    </w:p>
    <w:p w14:paraId="46BCB1BA" w14:textId="268CCB4A" w:rsidR="00E83D5C" w:rsidRDefault="00E83D5C" w:rsidP="00E83D5C">
      <w:pPr>
        <w:autoSpaceDE w:val="0"/>
        <w:autoSpaceDN w:val="0"/>
        <w:adjustRightInd w:val="0"/>
        <w:rPr>
          <w:rStyle w:val="pre-wrap"/>
          <w:rFonts w:cstheme="minorHAnsi"/>
          <w:b/>
          <w:color w:val="000000"/>
        </w:rPr>
      </w:pPr>
      <w:r w:rsidRPr="005E6965">
        <w:rPr>
          <w:rStyle w:val="pre-wrap"/>
          <w:rFonts w:cstheme="minorHAnsi"/>
          <w:b/>
          <w:color w:val="000000"/>
          <w:u w:val="single"/>
        </w:rPr>
        <w:t xml:space="preserve">Część </w:t>
      </w:r>
      <w:r>
        <w:rPr>
          <w:rStyle w:val="pre-wrap"/>
          <w:rFonts w:cstheme="minorHAnsi"/>
          <w:b/>
          <w:color w:val="000000"/>
          <w:u w:val="single"/>
        </w:rPr>
        <w:t>3</w:t>
      </w:r>
      <w:r w:rsidRPr="005E6965">
        <w:rPr>
          <w:rStyle w:val="pre-wrap"/>
          <w:rFonts w:cstheme="minorHAnsi"/>
          <w:b/>
          <w:color w:val="000000"/>
        </w:rPr>
        <w:t xml:space="preserve">: </w:t>
      </w:r>
      <w:r w:rsidRPr="00077CF5">
        <w:rPr>
          <w:rStyle w:val="pre-wrap"/>
          <w:rFonts w:cstheme="minorHAnsi"/>
          <w:b/>
          <w:i/>
          <w:color w:val="000000"/>
        </w:rPr>
        <w:t xml:space="preserve">Wykonanie usługi w zakresie pomiarów pól elektromagnetycznych dla radiowych stacji bazowych oraz terminali bazowych stałych, mobilnych oraz radiolinii w PGED, </w:t>
      </w:r>
      <w:r w:rsidRPr="00077CF5">
        <w:rPr>
          <w:rStyle w:val="pre-wrap"/>
          <w:rFonts w:cstheme="minorHAnsi"/>
          <w:b/>
          <w:i/>
          <w:color w:val="0070C0"/>
        </w:rPr>
        <w:t xml:space="preserve">Oddział </w:t>
      </w:r>
      <w:r w:rsidRPr="00E83D5C">
        <w:rPr>
          <w:rStyle w:val="pre-wrap"/>
          <w:rFonts w:cstheme="minorHAnsi"/>
          <w:b/>
          <w:i/>
          <w:color w:val="0070C0"/>
        </w:rPr>
        <w:t>Łódź</w:t>
      </w:r>
      <w:r w:rsidRPr="00077CF5">
        <w:rPr>
          <w:rStyle w:val="pre-wrap"/>
          <w:rFonts w:cstheme="minorHAnsi"/>
          <w:b/>
          <w:i/>
          <w:color w:val="000000"/>
        </w:rPr>
        <w:t>.</w:t>
      </w:r>
    </w:p>
    <w:p w14:paraId="4FFB06A2" w14:textId="77777777" w:rsidR="00E83D5C" w:rsidRPr="00E83D5C" w:rsidRDefault="00E83D5C" w:rsidP="00E83D5C">
      <w:pPr>
        <w:autoSpaceDE w:val="0"/>
        <w:autoSpaceDN w:val="0"/>
        <w:adjustRightInd w:val="0"/>
        <w:spacing w:after="0"/>
        <w:rPr>
          <w:rStyle w:val="pre-wrap"/>
          <w:rFonts w:cstheme="minorHAnsi"/>
          <w:b/>
          <w:color w:val="000000"/>
        </w:rPr>
      </w:pPr>
    </w:p>
    <w:p w14:paraId="6C3A5B6D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color w:val="7030A0"/>
          <w:szCs w:val="20"/>
        </w:rPr>
        <w:t>Łączna cena</w:t>
      </w:r>
      <w:r w:rsidRPr="00E83D5C">
        <w:rPr>
          <w:rFonts w:cstheme="minorHAnsi"/>
          <w:b/>
          <w:szCs w:val="20"/>
        </w:rPr>
        <w:t xml:space="preserve"> netto ..................................... zł (słownie ........................................)</w:t>
      </w:r>
    </w:p>
    <w:p w14:paraId="15D257FD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Wartość podatku VAT .................. zł,   według stawki ……..…. %</w:t>
      </w:r>
      <w:r w:rsidRPr="00E83D5C">
        <w:rPr>
          <w:rFonts w:cstheme="minorHAnsi"/>
          <w:b/>
          <w:szCs w:val="20"/>
        </w:rPr>
        <w:tab/>
      </w:r>
    </w:p>
    <w:p w14:paraId="41865442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Łączna cena brutto ................................. zł (słownie ...........................................)</w:t>
      </w:r>
    </w:p>
    <w:p w14:paraId="595B4F87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</w:p>
    <w:p w14:paraId="1F06C8EF" w14:textId="77777777" w:rsidR="00E83D5C" w:rsidRPr="00E83D5C" w:rsidRDefault="00E83D5C" w:rsidP="00E83D5C">
      <w:pPr>
        <w:spacing w:after="0" w:line="276" w:lineRule="auto"/>
        <w:rPr>
          <w:rFonts w:cs="Arial"/>
          <w:b/>
          <w:szCs w:val="20"/>
          <w:lang w:eastAsia="pl-PL"/>
        </w:rPr>
      </w:pPr>
      <w:r w:rsidRPr="00E83D5C">
        <w:rPr>
          <w:rFonts w:cs="Arial"/>
          <w:b/>
          <w:szCs w:val="20"/>
          <w:lang w:eastAsia="pl-PL"/>
        </w:rPr>
        <w:t>Na łączną cenę przedmiotu Zakupu składają się ceny jednostkowe przedstawione w poniższej tabeli:</w:t>
      </w:r>
    </w:p>
    <w:tbl>
      <w:tblPr>
        <w:tblpPr w:leftFromText="141" w:rightFromText="141" w:vertAnchor="text" w:horzAnchor="margin" w:tblpXSpec="center" w:tblpY="158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5"/>
        <w:gridCol w:w="1842"/>
        <w:gridCol w:w="866"/>
        <w:gridCol w:w="1581"/>
        <w:gridCol w:w="1553"/>
        <w:gridCol w:w="1696"/>
      </w:tblGrid>
      <w:tr w:rsidR="00E83D5C" w:rsidRPr="004A06C6" w14:paraId="6725AA9E" w14:textId="77777777" w:rsidTr="00E83D5C">
        <w:trPr>
          <w:trHeight w:val="765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5738F6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Przedmiot</w:t>
            </w:r>
          </w:p>
          <w:p w14:paraId="473121C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zakupu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EA15D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Cena jednostkowa netto                             (w PLN za 1 obiekt)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553360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Ilość</w:t>
            </w:r>
          </w:p>
          <w:p w14:paraId="44A0A1EC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obiektów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70AF7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 w:themeColor="text1"/>
                <w:sz w:val="14"/>
                <w:szCs w:val="14"/>
                <w:lang w:eastAsia="pl-PL"/>
              </w:rPr>
              <w:t>Łączna wartość netto (zł)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B08C5DE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Podatek VAT</w:t>
            </w:r>
          </w:p>
          <w:p w14:paraId="5A9BBAB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(%)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574CAF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Łączna wartość brutto (zł)</w:t>
            </w:r>
          </w:p>
        </w:tc>
      </w:tr>
      <w:tr w:rsidR="00E83D5C" w:rsidRPr="004A06C6" w14:paraId="5C3E0C05" w14:textId="77777777" w:rsidTr="00E83D5C">
        <w:trPr>
          <w:trHeight w:val="240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B0F4F75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568101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3E6BB3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9B6529E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[Kolumna 2x3 = 4]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28C7821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E93FB7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</w:tr>
      <w:tr w:rsidR="00E83D5C" w:rsidRPr="004A06C6" w14:paraId="3FD8C233" w14:textId="77777777" w:rsidTr="00E83D5C">
        <w:trPr>
          <w:trHeight w:val="666"/>
        </w:trPr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307" w14:textId="33452AA4" w:rsidR="00E83D5C" w:rsidRPr="00E83D5C" w:rsidRDefault="00E83D5C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Część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3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- Usługa dla Oddziału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Łódź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CD02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B39AEC" w14:textId="5F4DD4D6" w:rsidR="00E83D5C" w:rsidRPr="00E83D5C" w:rsidRDefault="00E83D5C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175D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3D80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34DD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E83D5C" w:rsidRPr="004A06C6" w14:paraId="7E109A83" w14:textId="77777777" w:rsidTr="00E83D5C">
        <w:trPr>
          <w:trHeight w:val="413"/>
        </w:trPr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F60B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7030A0"/>
                <w:sz w:val="14"/>
                <w:szCs w:val="14"/>
                <w:lang w:eastAsia="pl-PL"/>
              </w:rPr>
              <w:t>Łączna cena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oferty netto (suma kolumny 4):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FAD5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  <w:tr w:rsidR="00E83D5C" w:rsidRPr="004A06C6" w14:paraId="16EF785C" w14:textId="77777777" w:rsidTr="00E83D5C">
        <w:trPr>
          <w:trHeight w:val="419"/>
        </w:trPr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B53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Łączna cena oferty brutto (suma kolumny 6):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1D32E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</w:tbl>
    <w:p w14:paraId="6948745E" w14:textId="2D4D75A1" w:rsidR="00E83D5C" w:rsidRDefault="00E83D5C" w:rsidP="00E83D5C">
      <w:pPr>
        <w:autoSpaceDE w:val="0"/>
        <w:autoSpaceDN w:val="0"/>
        <w:adjustRightInd w:val="0"/>
        <w:rPr>
          <w:rStyle w:val="pre-wrap"/>
          <w:rFonts w:cstheme="minorHAnsi"/>
          <w:b/>
          <w:color w:val="000000"/>
        </w:rPr>
      </w:pPr>
      <w:r w:rsidRPr="005E6965">
        <w:rPr>
          <w:rStyle w:val="pre-wrap"/>
          <w:rFonts w:cstheme="minorHAnsi"/>
          <w:b/>
          <w:color w:val="000000"/>
          <w:u w:val="single"/>
        </w:rPr>
        <w:lastRenderedPageBreak/>
        <w:t>Część</w:t>
      </w:r>
      <w:r>
        <w:rPr>
          <w:rStyle w:val="pre-wrap"/>
          <w:rFonts w:cstheme="minorHAnsi"/>
          <w:b/>
          <w:color w:val="000000"/>
          <w:u w:val="single"/>
        </w:rPr>
        <w:t xml:space="preserve"> 4</w:t>
      </w:r>
      <w:r w:rsidRPr="005E6965">
        <w:rPr>
          <w:rStyle w:val="pre-wrap"/>
          <w:rFonts w:cstheme="minorHAnsi"/>
          <w:b/>
          <w:color w:val="000000"/>
        </w:rPr>
        <w:t xml:space="preserve">: </w:t>
      </w:r>
      <w:r w:rsidRPr="00077CF5">
        <w:rPr>
          <w:rStyle w:val="pre-wrap"/>
          <w:rFonts w:cstheme="minorHAnsi"/>
          <w:b/>
          <w:i/>
          <w:color w:val="000000"/>
        </w:rPr>
        <w:t xml:space="preserve">Wykonanie usługi w zakresie pomiarów pól elektromagnetycznych dla radiowych stacji bazowych oraz terminali bazowych stałych, mobilnych oraz radiolinii w PGED, </w:t>
      </w:r>
      <w:r w:rsidRPr="00077CF5">
        <w:rPr>
          <w:rStyle w:val="pre-wrap"/>
          <w:rFonts w:cstheme="minorHAnsi"/>
          <w:b/>
          <w:i/>
          <w:color w:val="0070C0"/>
        </w:rPr>
        <w:t xml:space="preserve">Oddział </w:t>
      </w:r>
      <w:r w:rsidRPr="00E83D5C">
        <w:rPr>
          <w:rStyle w:val="pre-wrap"/>
          <w:rFonts w:cstheme="minorHAnsi"/>
          <w:b/>
          <w:i/>
          <w:color w:val="0070C0"/>
        </w:rPr>
        <w:t>Rzeszów</w:t>
      </w:r>
      <w:r w:rsidRPr="00077CF5">
        <w:rPr>
          <w:rStyle w:val="pre-wrap"/>
          <w:rFonts w:cstheme="minorHAnsi"/>
          <w:b/>
          <w:i/>
          <w:color w:val="000000"/>
        </w:rPr>
        <w:t>.</w:t>
      </w:r>
    </w:p>
    <w:p w14:paraId="1BA53B67" w14:textId="77777777" w:rsidR="00E83D5C" w:rsidRPr="00E83D5C" w:rsidRDefault="00E83D5C" w:rsidP="00E83D5C">
      <w:pPr>
        <w:autoSpaceDE w:val="0"/>
        <w:autoSpaceDN w:val="0"/>
        <w:adjustRightInd w:val="0"/>
        <w:spacing w:after="0"/>
        <w:rPr>
          <w:rStyle w:val="pre-wrap"/>
          <w:rFonts w:cstheme="minorHAnsi"/>
          <w:b/>
          <w:color w:val="000000"/>
        </w:rPr>
      </w:pPr>
    </w:p>
    <w:p w14:paraId="2CE49E8F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color w:val="EF7F00" w:themeColor="accent6"/>
          <w:szCs w:val="20"/>
        </w:rPr>
        <w:t>Łączna cena</w:t>
      </w:r>
      <w:r w:rsidRPr="00E83D5C">
        <w:rPr>
          <w:rFonts w:cstheme="minorHAnsi"/>
          <w:b/>
          <w:szCs w:val="20"/>
        </w:rPr>
        <w:t xml:space="preserve"> netto ..................................... zł (słownie ........................................)</w:t>
      </w:r>
    </w:p>
    <w:p w14:paraId="59A39A02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Wartość podatku VAT .................. zł,   według stawki ……..…. %</w:t>
      </w:r>
      <w:r w:rsidRPr="00E83D5C">
        <w:rPr>
          <w:rFonts w:cstheme="minorHAnsi"/>
          <w:b/>
          <w:szCs w:val="20"/>
        </w:rPr>
        <w:tab/>
      </w:r>
    </w:p>
    <w:p w14:paraId="74581232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Łączna cena brutto ................................. zł (słownie ...........................................)</w:t>
      </w:r>
    </w:p>
    <w:p w14:paraId="71BEEF56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</w:p>
    <w:p w14:paraId="44F0BB17" w14:textId="77777777" w:rsidR="00E83D5C" w:rsidRPr="00E83D5C" w:rsidRDefault="00E83D5C" w:rsidP="00E83D5C">
      <w:pPr>
        <w:spacing w:after="0" w:line="276" w:lineRule="auto"/>
        <w:rPr>
          <w:rFonts w:cs="Arial"/>
          <w:b/>
          <w:szCs w:val="20"/>
          <w:lang w:eastAsia="pl-PL"/>
        </w:rPr>
      </w:pPr>
      <w:r w:rsidRPr="00E83D5C">
        <w:rPr>
          <w:rFonts w:cs="Arial"/>
          <w:b/>
          <w:szCs w:val="20"/>
          <w:lang w:eastAsia="pl-PL"/>
        </w:rPr>
        <w:t>Na łączną cenę przedmiotu Zakupu składają się ceny jednostkowe przedstawione w poniższej tabeli:</w:t>
      </w:r>
    </w:p>
    <w:tbl>
      <w:tblPr>
        <w:tblpPr w:leftFromText="141" w:rightFromText="141" w:vertAnchor="text" w:horzAnchor="margin" w:tblpXSpec="center" w:tblpY="158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5"/>
        <w:gridCol w:w="1842"/>
        <w:gridCol w:w="866"/>
        <w:gridCol w:w="1581"/>
        <w:gridCol w:w="1553"/>
        <w:gridCol w:w="1696"/>
      </w:tblGrid>
      <w:tr w:rsidR="00E83D5C" w:rsidRPr="004A06C6" w14:paraId="148D7032" w14:textId="77777777" w:rsidTr="00BA785C">
        <w:trPr>
          <w:trHeight w:val="76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463D24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Przedmiot</w:t>
            </w:r>
          </w:p>
          <w:p w14:paraId="3BA47B79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zakupu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21B24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Cena jednostkowa netto                             (w PLN za 1 obiekt)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C198D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Ilość</w:t>
            </w:r>
          </w:p>
          <w:p w14:paraId="7911A01C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obiektów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3845DD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 w:themeColor="text1"/>
                <w:sz w:val="14"/>
                <w:szCs w:val="14"/>
                <w:lang w:eastAsia="pl-PL"/>
              </w:rPr>
              <w:t>Łączna wartość netto (zł)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DCF424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Podatek VAT</w:t>
            </w:r>
          </w:p>
          <w:p w14:paraId="508F0682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(%)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F985C4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Łączna wartość brutto (zł)</w:t>
            </w:r>
          </w:p>
        </w:tc>
      </w:tr>
      <w:tr w:rsidR="00E83D5C" w:rsidRPr="004A06C6" w14:paraId="5785DAD6" w14:textId="77777777" w:rsidTr="00BA785C">
        <w:trPr>
          <w:trHeight w:val="240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115E64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305A3C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026FDD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8A3060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[Kolumna 2x3 = 4]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26EAA77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A8E7E08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</w:tr>
      <w:tr w:rsidR="00E83D5C" w:rsidRPr="004A06C6" w14:paraId="75105BD7" w14:textId="77777777" w:rsidTr="00BA785C">
        <w:trPr>
          <w:trHeight w:val="666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2D17" w14:textId="20A7F9A6" w:rsidR="00E83D5C" w:rsidRPr="00E83D5C" w:rsidRDefault="00E83D5C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Część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4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- Usługa dla Oddziału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Rzeszów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B407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0E673B" w14:textId="3114B5A5" w:rsidR="00E83D5C" w:rsidRPr="00E83D5C" w:rsidRDefault="00E83D5C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117B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8DB9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DD95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E83D5C" w:rsidRPr="004A06C6" w14:paraId="00EFE50C" w14:textId="77777777" w:rsidTr="00BA785C">
        <w:trPr>
          <w:trHeight w:val="413"/>
        </w:trPr>
        <w:tc>
          <w:tcPr>
            <w:tcW w:w="4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4896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EF7F00" w:themeColor="accent6"/>
                <w:sz w:val="14"/>
                <w:szCs w:val="14"/>
                <w:lang w:eastAsia="pl-PL"/>
              </w:rPr>
              <w:t xml:space="preserve">Łączna cena 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oferty netto (suma kolumny 4):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D512D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  <w:tr w:rsidR="00E83D5C" w:rsidRPr="004A06C6" w14:paraId="5E987A0D" w14:textId="77777777" w:rsidTr="00BA785C">
        <w:trPr>
          <w:trHeight w:val="419"/>
        </w:trPr>
        <w:tc>
          <w:tcPr>
            <w:tcW w:w="4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AB98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Łączna cena oferty brutto (suma kolumny 6):</w:t>
            </w:r>
          </w:p>
        </w:tc>
        <w:tc>
          <w:tcPr>
            <w:tcW w:w="4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D9C78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</w:tbl>
    <w:p w14:paraId="7E55DC46" w14:textId="77777777" w:rsidR="00E83D5C" w:rsidRDefault="00E83D5C" w:rsidP="0046116D">
      <w:pPr>
        <w:rPr>
          <w:rFonts w:cstheme="minorHAnsi"/>
          <w:szCs w:val="18"/>
        </w:rPr>
      </w:pPr>
    </w:p>
    <w:p w14:paraId="1428EA26" w14:textId="2560A1F1" w:rsidR="00E83D5C" w:rsidRDefault="00E83D5C" w:rsidP="00E83D5C">
      <w:pPr>
        <w:autoSpaceDE w:val="0"/>
        <w:autoSpaceDN w:val="0"/>
        <w:adjustRightInd w:val="0"/>
        <w:rPr>
          <w:rStyle w:val="pre-wrap"/>
          <w:rFonts w:cstheme="minorHAnsi"/>
          <w:b/>
          <w:color w:val="000000"/>
        </w:rPr>
      </w:pPr>
      <w:r w:rsidRPr="005E6965">
        <w:rPr>
          <w:rStyle w:val="pre-wrap"/>
          <w:rFonts w:cstheme="minorHAnsi"/>
          <w:b/>
          <w:color w:val="000000"/>
          <w:u w:val="single"/>
        </w:rPr>
        <w:t>Część</w:t>
      </w:r>
      <w:r>
        <w:rPr>
          <w:rStyle w:val="pre-wrap"/>
          <w:rFonts w:cstheme="minorHAnsi"/>
          <w:b/>
          <w:color w:val="000000"/>
          <w:u w:val="single"/>
        </w:rPr>
        <w:t xml:space="preserve"> 5</w:t>
      </w:r>
      <w:r w:rsidRPr="005E6965">
        <w:rPr>
          <w:rStyle w:val="pre-wrap"/>
          <w:rFonts w:cstheme="minorHAnsi"/>
          <w:b/>
          <w:color w:val="000000"/>
        </w:rPr>
        <w:t xml:space="preserve">: </w:t>
      </w:r>
      <w:r w:rsidRPr="00077CF5">
        <w:rPr>
          <w:rStyle w:val="pre-wrap"/>
          <w:rFonts w:cstheme="minorHAnsi"/>
          <w:b/>
          <w:i/>
          <w:color w:val="000000"/>
        </w:rPr>
        <w:t xml:space="preserve">Wykonanie usługi w zakresie pomiarów pól elektromagnetycznych dla radiowych stacji bazowych oraz terminali bazowych stałych, mobilnych oraz radiolinii w PGED, </w:t>
      </w:r>
      <w:r w:rsidRPr="00077CF5">
        <w:rPr>
          <w:rStyle w:val="pre-wrap"/>
          <w:rFonts w:cstheme="minorHAnsi"/>
          <w:b/>
          <w:i/>
          <w:color w:val="0070C0"/>
        </w:rPr>
        <w:t xml:space="preserve">Oddział </w:t>
      </w:r>
      <w:r w:rsidRPr="00E83D5C">
        <w:rPr>
          <w:rStyle w:val="pre-wrap"/>
          <w:rFonts w:cstheme="minorHAnsi"/>
          <w:b/>
          <w:i/>
          <w:color w:val="0070C0"/>
        </w:rPr>
        <w:t>Skarżysko-Kamienna</w:t>
      </w:r>
      <w:r w:rsidRPr="00077CF5">
        <w:rPr>
          <w:rStyle w:val="pre-wrap"/>
          <w:rFonts w:cstheme="minorHAnsi"/>
          <w:b/>
          <w:i/>
          <w:color w:val="000000"/>
        </w:rPr>
        <w:t>.</w:t>
      </w:r>
    </w:p>
    <w:p w14:paraId="00AB74FF" w14:textId="77777777" w:rsidR="00E83D5C" w:rsidRPr="00E83D5C" w:rsidRDefault="00E83D5C" w:rsidP="00E83D5C">
      <w:pPr>
        <w:autoSpaceDE w:val="0"/>
        <w:autoSpaceDN w:val="0"/>
        <w:adjustRightInd w:val="0"/>
        <w:spacing w:after="0"/>
        <w:rPr>
          <w:rStyle w:val="pre-wrap"/>
          <w:rFonts w:cstheme="minorHAnsi"/>
          <w:b/>
          <w:color w:val="000000"/>
        </w:rPr>
      </w:pPr>
    </w:p>
    <w:p w14:paraId="4CB40F29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color w:val="6600FF"/>
          <w:szCs w:val="20"/>
        </w:rPr>
        <w:t>Łączna cena</w:t>
      </w:r>
      <w:r w:rsidRPr="00E83D5C">
        <w:rPr>
          <w:rFonts w:cstheme="minorHAnsi"/>
          <w:b/>
          <w:szCs w:val="20"/>
        </w:rPr>
        <w:t xml:space="preserve"> netto ..................................... zł (słownie ........................................)</w:t>
      </w:r>
    </w:p>
    <w:p w14:paraId="32B67E66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Wartość podatku VAT .................. zł,   według stawki ……..…. %</w:t>
      </w:r>
      <w:r w:rsidRPr="00E83D5C">
        <w:rPr>
          <w:rFonts w:cstheme="minorHAnsi"/>
          <w:b/>
          <w:szCs w:val="20"/>
        </w:rPr>
        <w:tab/>
      </w:r>
    </w:p>
    <w:p w14:paraId="1E1BE094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Łączna cena brutto ................................. zł (słownie ...........................................)</w:t>
      </w:r>
    </w:p>
    <w:p w14:paraId="2E835938" w14:textId="77777777" w:rsidR="00E83D5C" w:rsidRPr="00E83D5C" w:rsidRDefault="00E83D5C" w:rsidP="00E83D5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</w:p>
    <w:p w14:paraId="00028FD1" w14:textId="77777777" w:rsidR="00E83D5C" w:rsidRPr="00E83D5C" w:rsidRDefault="00E83D5C" w:rsidP="00E83D5C">
      <w:pPr>
        <w:spacing w:after="0" w:line="276" w:lineRule="auto"/>
        <w:rPr>
          <w:rFonts w:cs="Arial"/>
          <w:b/>
          <w:szCs w:val="20"/>
          <w:lang w:eastAsia="pl-PL"/>
        </w:rPr>
      </w:pPr>
      <w:r w:rsidRPr="00E83D5C">
        <w:rPr>
          <w:rFonts w:cs="Arial"/>
          <w:b/>
          <w:szCs w:val="20"/>
          <w:lang w:eastAsia="pl-PL"/>
        </w:rPr>
        <w:t>Na łączną cenę przedmiotu Zakupu składają się ceny jednostkowe przedstawione w poniższej tabeli:</w:t>
      </w:r>
    </w:p>
    <w:tbl>
      <w:tblPr>
        <w:tblpPr w:leftFromText="141" w:rightFromText="141" w:vertAnchor="text" w:horzAnchor="margin" w:tblpXSpec="center" w:tblpY="158"/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8"/>
        <w:gridCol w:w="1842"/>
        <w:gridCol w:w="866"/>
        <w:gridCol w:w="1581"/>
        <w:gridCol w:w="1552"/>
        <w:gridCol w:w="1696"/>
      </w:tblGrid>
      <w:tr w:rsidR="004501A9" w:rsidRPr="004A06C6" w14:paraId="5FF2AE6C" w14:textId="77777777" w:rsidTr="004501A9">
        <w:trPr>
          <w:trHeight w:val="765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53E990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Przedmiot</w:t>
            </w:r>
          </w:p>
          <w:p w14:paraId="173432B3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zakupu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89C855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Cena jednostkowa netto                             (w PLN za 1 obiekt)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D72D68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Ilość</w:t>
            </w:r>
          </w:p>
          <w:p w14:paraId="21F5E864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obiektów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E11699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 w:themeColor="text1"/>
                <w:sz w:val="14"/>
                <w:szCs w:val="14"/>
                <w:lang w:eastAsia="pl-PL"/>
              </w:rPr>
              <w:t>Łączna wartość netto (zł)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2CD65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Podatek VAT</w:t>
            </w:r>
          </w:p>
          <w:p w14:paraId="4A2834C1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(%)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7CA5D6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Łączna wartość brutto (zł)</w:t>
            </w:r>
          </w:p>
        </w:tc>
      </w:tr>
      <w:tr w:rsidR="004501A9" w:rsidRPr="004A06C6" w14:paraId="3B56FF5E" w14:textId="77777777" w:rsidTr="004501A9">
        <w:trPr>
          <w:trHeight w:val="240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C1A6176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19F237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D6DF5AE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76FBEA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[Kolumna 2x3 = 4]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5AB0279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C8A93DB" w14:textId="77777777" w:rsidR="00E83D5C" w:rsidRPr="00E83D5C" w:rsidRDefault="00E83D5C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</w:tr>
      <w:tr w:rsidR="00E83D5C" w:rsidRPr="004A06C6" w14:paraId="2634974F" w14:textId="77777777" w:rsidTr="004501A9">
        <w:trPr>
          <w:trHeight w:val="666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8594" w14:textId="26FD82D8" w:rsidR="00E83D5C" w:rsidRPr="00E83D5C" w:rsidRDefault="00E83D5C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Część </w:t>
            </w:r>
            <w:r w:rsidR="004501A9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5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- Usługa dla Oddziału </w:t>
            </w:r>
            <w:r w:rsidR="004501A9" w:rsidRPr="004501A9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Skarżysko-Kamienn</w:t>
            </w:r>
            <w:r w:rsidR="004501A9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a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3CBC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9AB417" w14:textId="337E786C" w:rsidR="00E83D5C" w:rsidRPr="00E83D5C" w:rsidRDefault="004501A9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4501A9"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AE40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8333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0CF9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E83D5C" w:rsidRPr="004A06C6" w14:paraId="27FB2CE5" w14:textId="77777777" w:rsidTr="004501A9">
        <w:trPr>
          <w:trHeight w:val="413"/>
        </w:trPr>
        <w:tc>
          <w:tcPr>
            <w:tcW w:w="5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6613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6600FF"/>
                <w:sz w:val="14"/>
                <w:szCs w:val="14"/>
                <w:lang w:eastAsia="pl-PL"/>
              </w:rPr>
              <w:t xml:space="preserve">Łączna cena 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oferty netto (suma kolumny 4):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BF78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  <w:tr w:rsidR="00E83D5C" w:rsidRPr="004A06C6" w14:paraId="1DC0CE8B" w14:textId="77777777" w:rsidTr="004501A9">
        <w:trPr>
          <w:trHeight w:val="419"/>
        </w:trPr>
        <w:tc>
          <w:tcPr>
            <w:tcW w:w="5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1FE9" w14:textId="77777777" w:rsidR="00E83D5C" w:rsidRPr="00E83D5C" w:rsidRDefault="00E83D5C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Łączna cena oferty brutto (suma kolumny 6):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31BDE" w14:textId="77777777" w:rsidR="00E83D5C" w:rsidRPr="00E83D5C" w:rsidRDefault="00E83D5C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</w:tbl>
    <w:p w14:paraId="270E893D" w14:textId="77777777" w:rsidR="00E83D5C" w:rsidRDefault="00E83D5C" w:rsidP="0046116D">
      <w:pPr>
        <w:rPr>
          <w:rFonts w:cstheme="minorHAnsi"/>
          <w:szCs w:val="18"/>
        </w:rPr>
      </w:pPr>
    </w:p>
    <w:p w14:paraId="07B4598C" w14:textId="2B0D323A" w:rsidR="004501A9" w:rsidRDefault="004501A9" w:rsidP="004501A9">
      <w:pPr>
        <w:autoSpaceDE w:val="0"/>
        <w:autoSpaceDN w:val="0"/>
        <w:adjustRightInd w:val="0"/>
        <w:rPr>
          <w:rStyle w:val="pre-wrap"/>
          <w:rFonts w:cstheme="minorHAnsi"/>
          <w:b/>
          <w:color w:val="000000"/>
        </w:rPr>
      </w:pPr>
      <w:r w:rsidRPr="005E6965">
        <w:rPr>
          <w:rStyle w:val="pre-wrap"/>
          <w:rFonts w:cstheme="minorHAnsi"/>
          <w:b/>
          <w:color w:val="000000"/>
          <w:u w:val="single"/>
        </w:rPr>
        <w:t>Część</w:t>
      </w:r>
      <w:r>
        <w:rPr>
          <w:rStyle w:val="pre-wrap"/>
          <w:rFonts w:cstheme="minorHAnsi"/>
          <w:b/>
          <w:color w:val="000000"/>
          <w:u w:val="single"/>
        </w:rPr>
        <w:t xml:space="preserve"> 6</w:t>
      </w:r>
      <w:r w:rsidRPr="005E6965">
        <w:rPr>
          <w:rStyle w:val="pre-wrap"/>
          <w:rFonts w:cstheme="minorHAnsi"/>
          <w:b/>
          <w:color w:val="000000"/>
        </w:rPr>
        <w:t xml:space="preserve">: </w:t>
      </w:r>
      <w:r w:rsidRPr="00077CF5">
        <w:rPr>
          <w:rStyle w:val="pre-wrap"/>
          <w:rFonts w:cstheme="minorHAnsi"/>
          <w:b/>
          <w:i/>
          <w:color w:val="000000"/>
        </w:rPr>
        <w:t xml:space="preserve">Wykonanie usługi w zakresie pomiarów pól elektromagnetycznych dla radiowych stacji bazowych oraz terminali bazowych stałych, mobilnych oraz radiolinii w PGED, </w:t>
      </w:r>
      <w:r w:rsidRPr="00077CF5">
        <w:rPr>
          <w:rStyle w:val="pre-wrap"/>
          <w:rFonts w:cstheme="minorHAnsi"/>
          <w:b/>
          <w:i/>
          <w:color w:val="0070C0"/>
        </w:rPr>
        <w:t xml:space="preserve">Oddział </w:t>
      </w:r>
      <w:r w:rsidRPr="004501A9">
        <w:rPr>
          <w:rStyle w:val="pre-wrap"/>
          <w:rFonts w:cstheme="minorHAnsi"/>
          <w:b/>
          <w:i/>
          <w:color w:val="0070C0"/>
        </w:rPr>
        <w:t>Warszawa</w:t>
      </w:r>
      <w:r w:rsidRPr="00077CF5">
        <w:rPr>
          <w:rStyle w:val="pre-wrap"/>
          <w:rFonts w:cstheme="minorHAnsi"/>
          <w:b/>
          <w:i/>
          <w:color w:val="000000"/>
        </w:rPr>
        <w:t>.</w:t>
      </w:r>
    </w:p>
    <w:p w14:paraId="2CDC0A28" w14:textId="77777777" w:rsidR="004501A9" w:rsidRPr="00E83D5C" w:rsidRDefault="004501A9" w:rsidP="004501A9">
      <w:pPr>
        <w:autoSpaceDE w:val="0"/>
        <w:autoSpaceDN w:val="0"/>
        <w:adjustRightInd w:val="0"/>
        <w:spacing w:after="0"/>
        <w:rPr>
          <w:rStyle w:val="pre-wrap"/>
          <w:rFonts w:cstheme="minorHAnsi"/>
          <w:b/>
          <w:color w:val="000000"/>
        </w:rPr>
      </w:pPr>
    </w:p>
    <w:p w14:paraId="107E6026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4501A9">
        <w:rPr>
          <w:rFonts w:cstheme="minorHAnsi"/>
          <w:b/>
          <w:color w:val="339933"/>
          <w:szCs w:val="20"/>
        </w:rPr>
        <w:t>Łączna cena</w:t>
      </w:r>
      <w:r w:rsidRPr="00E83D5C">
        <w:rPr>
          <w:rFonts w:cstheme="minorHAnsi"/>
          <w:b/>
          <w:szCs w:val="20"/>
        </w:rPr>
        <w:t xml:space="preserve"> netto ..................................... zł (słownie ........................................)</w:t>
      </w:r>
    </w:p>
    <w:p w14:paraId="5B3B4D72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Wartość podatku VAT .................. zł,   według stawki ……..…. %</w:t>
      </w:r>
      <w:r w:rsidRPr="00E83D5C">
        <w:rPr>
          <w:rFonts w:cstheme="minorHAnsi"/>
          <w:b/>
          <w:szCs w:val="20"/>
        </w:rPr>
        <w:tab/>
      </w:r>
    </w:p>
    <w:p w14:paraId="0D16FEBC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Łączna cena brutto ................................. zł (słownie ...........................................)</w:t>
      </w:r>
    </w:p>
    <w:p w14:paraId="4637307D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</w:p>
    <w:p w14:paraId="4E4BFC1B" w14:textId="77777777" w:rsidR="004501A9" w:rsidRPr="00E83D5C" w:rsidRDefault="004501A9" w:rsidP="004501A9">
      <w:pPr>
        <w:spacing w:after="0" w:line="276" w:lineRule="auto"/>
        <w:rPr>
          <w:rFonts w:cs="Arial"/>
          <w:b/>
          <w:szCs w:val="20"/>
          <w:lang w:eastAsia="pl-PL"/>
        </w:rPr>
      </w:pPr>
      <w:r w:rsidRPr="00E83D5C">
        <w:rPr>
          <w:rFonts w:cs="Arial"/>
          <w:b/>
          <w:szCs w:val="20"/>
          <w:lang w:eastAsia="pl-PL"/>
        </w:rPr>
        <w:t>Na łączną cenę przedmiotu Zakupu składają się ceny jednostkowe przedstawione w poniższej tabeli:</w:t>
      </w:r>
    </w:p>
    <w:tbl>
      <w:tblPr>
        <w:tblpPr w:leftFromText="141" w:rightFromText="141" w:vertAnchor="text" w:horzAnchor="margin" w:tblpXSpec="center" w:tblpY="158"/>
        <w:tblW w:w="9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7"/>
        <w:gridCol w:w="1842"/>
        <w:gridCol w:w="866"/>
        <w:gridCol w:w="1581"/>
        <w:gridCol w:w="1552"/>
        <w:gridCol w:w="1696"/>
      </w:tblGrid>
      <w:tr w:rsidR="004501A9" w:rsidRPr="004A06C6" w14:paraId="4BCFAE06" w14:textId="77777777" w:rsidTr="004501A9">
        <w:trPr>
          <w:trHeight w:val="765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1389B3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lastRenderedPageBreak/>
              <w:t>Przedmiot</w:t>
            </w:r>
          </w:p>
          <w:p w14:paraId="0C967577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zakupu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251D1E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Cena jednostkowa netto                             (w PLN za 1 obiekt)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DAB4EE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Ilość</w:t>
            </w:r>
          </w:p>
          <w:p w14:paraId="7E5BEEAB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obiektów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E00FA8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 w:themeColor="text1"/>
                <w:sz w:val="14"/>
                <w:szCs w:val="14"/>
                <w:lang w:eastAsia="pl-PL"/>
              </w:rPr>
              <w:t>Łączna wartość netto (zł)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9C56B7C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Podatek VAT</w:t>
            </w:r>
          </w:p>
          <w:p w14:paraId="05B94A85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(%)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6C74F5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Łączna wartość brutto (zł)</w:t>
            </w:r>
          </w:p>
        </w:tc>
      </w:tr>
      <w:tr w:rsidR="004501A9" w:rsidRPr="004A06C6" w14:paraId="0D77F8F1" w14:textId="77777777" w:rsidTr="004501A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953FFE8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68D5E6B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6C0185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830C35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[Kolumna 2x3 = 4]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8780C44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7B83B1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</w:tr>
      <w:tr w:rsidR="004501A9" w:rsidRPr="004A06C6" w14:paraId="5983C583" w14:textId="77777777" w:rsidTr="004501A9">
        <w:trPr>
          <w:trHeight w:val="66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EEA5" w14:textId="4B708DC6" w:rsidR="004501A9" w:rsidRPr="00E83D5C" w:rsidRDefault="004501A9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Część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6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- Usługa dla Oddziału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Warszawa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1983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6CB42C" w14:textId="3E7FD93A" w:rsidR="004501A9" w:rsidRPr="00E83D5C" w:rsidRDefault="004501A9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4501A9"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2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BFF1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87716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6E79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4501A9" w:rsidRPr="004A06C6" w14:paraId="689F2CBF" w14:textId="77777777" w:rsidTr="004501A9">
        <w:trPr>
          <w:trHeight w:val="413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1D37" w14:textId="77777777" w:rsidR="004501A9" w:rsidRPr="00E83D5C" w:rsidRDefault="004501A9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4501A9">
              <w:rPr>
                <w:rFonts w:cs="Calibri"/>
                <w:b/>
                <w:color w:val="339933"/>
                <w:sz w:val="14"/>
                <w:szCs w:val="14"/>
                <w:lang w:eastAsia="pl-PL"/>
              </w:rPr>
              <w:t xml:space="preserve">Łączna cena 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oferty netto (suma kolumny 4):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8CAA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  <w:tr w:rsidR="004501A9" w:rsidRPr="004A06C6" w14:paraId="283FC9E3" w14:textId="77777777" w:rsidTr="004501A9">
        <w:trPr>
          <w:trHeight w:val="419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972B" w14:textId="77777777" w:rsidR="004501A9" w:rsidRPr="00E83D5C" w:rsidRDefault="004501A9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Łączna cena oferty brutto (suma kolumny 6):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82929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</w:tbl>
    <w:p w14:paraId="515E1368" w14:textId="77777777" w:rsidR="00E83D5C" w:rsidRDefault="00E83D5C" w:rsidP="0046116D">
      <w:pPr>
        <w:rPr>
          <w:rFonts w:cstheme="minorHAnsi"/>
          <w:szCs w:val="18"/>
        </w:rPr>
      </w:pPr>
    </w:p>
    <w:p w14:paraId="543656B3" w14:textId="01CBFCCA" w:rsidR="004501A9" w:rsidRDefault="004501A9" w:rsidP="004501A9">
      <w:pPr>
        <w:autoSpaceDE w:val="0"/>
        <w:autoSpaceDN w:val="0"/>
        <w:adjustRightInd w:val="0"/>
        <w:rPr>
          <w:rStyle w:val="pre-wrap"/>
          <w:rFonts w:cstheme="minorHAnsi"/>
          <w:b/>
          <w:color w:val="000000"/>
        </w:rPr>
      </w:pPr>
      <w:r w:rsidRPr="005E6965">
        <w:rPr>
          <w:rStyle w:val="pre-wrap"/>
          <w:rFonts w:cstheme="minorHAnsi"/>
          <w:b/>
          <w:color w:val="000000"/>
          <w:u w:val="single"/>
        </w:rPr>
        <w:t>Część</w:t>
      </w:r>
      <w:r>
        <w:rPr>
          <w:rStyle w:val="pre-wrap"/>
          <w:rFonts w:cstheme="minorHAnsi"/>
          <w:b/>
          <w:color w:val="000000"/>
          <w:u w:val="single"/>
        </w:rPr>
        <w:t xml:space="preserve"> 7</w:t>
      </w:r>
      <w:r w:rsidRPr="005E6965">
        <w:rPr>
          <w:rStyle w:val="pre-wrap"/>
          <w:rFonts w:cstheme="minorHAnsi"/>
          <w:b/>
          <w:color w:val="000000"/>
        </w:rPr>
        <w:t xml:space="preserve">: </w:t>
      </w:r>
      <w:r w:rsidRPr="00077CF5">
        <w:rPr>
          <w:rStyle w:val="pre-wrap"/>
          <w:rFonts w:cstheme="minorHAnsi"/>
          <w:b/>
          <w:i/>
          <w:color w:val="000000"/>
        </w:rPr>
        <w:t xml:space="preserve">Wykonanie usługi w zakresie pomiarów pól elektromagnetycznych dla radiowych stacji bazowych oraz terminali bazowych stałych, mobilnych oraz radiolinii w PGED, </w:t>
      </w:r>
      <w:r w:rsidRPr="00077CF5">
        <w:rPr>
          <w:rStyle w:val="pre-wrap"/>
          <w:rFonts w:cstheme="minorHAnsi"/>
          <w:b/>
          <w:i/>
          <w:color w:val="0070C0"/>
        </w:rPr>
        <w:t xml:space="preserve">Oddział </w:t>
      </w:r>
      <w:r w:rsidRPr="004501A9">
        <w:rPr>
          <w:rStyle w:val="pre-wrap"/>
          <w:rFonts w:cstheme="minorHAnsi"/>
          <w:b/>
          <w:i/>
          <w:color w:val="0070C0"/>
        </w:rPr>
        <w:t>Zamość</w:t>
      </w:r>
      <w:r w:rsidRPr="00077CF5">
        <w:rPr>
          <w:rStyle w:val="pre-wrap"/>
          <w:rFonts w:cstheme="minorHAnsi"/>
          <w:b/>
          <w:i/>
          <w:color w:val="000000"/>
        </w:rPr>
        <w:t>.</w:t>
      </w:r>
    </w:p>
    <w:p w14:paraId="43A8FC2D" w14:textId="77777777" w:rsidR="004501A9" w:rsidRPr="00E83D5C" w:rsidRDefault="004501A9" w:rsidP="004501A9">
      <w:pPr>
        <w:autoSpaceDE w:val="0"/>
        <w:autoSpaceDN w:val="0"/>
        <w:adjustRightInd w:val="0"/>
        <w:spacing w:after="0"/>
        <w:rPr>
          <w:rStyle w:val="pre-wrap"/>
          <w:rFonts w:cstheme="minorHAnsi"/>
          <w:b/>
          <w:color w:val="000000"/>
        </w:rPr>
      </w:pPr>
    </w:p>
    <w:p w14:paraId="44DF1A72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4501A9">
        <w:rPr>
          <w:rFonts w:cstheme="minorHAnsi"/>
          <w:b/>
          <w:color w:val="CC0099"/>
          <w:szCs w:val="20"/>
        </w:rPr>
        <w:t>Łączna cena</w:t>
      </w:r>
      <w:r w:rsidRPr="00E83D5C">
        <w:rPr>
          <w:rFonts w:cstheme="minorHAnsi"/>
          <w:b/>
          <w:szCs w:val="20"/>
        </w:rPr>
        <w:t xml:space="preserve"> netto ..................................... zł (słownie ........................................)</w:t>
      </w:r>
    </w:p>
    <w:p w14:paraId="3E0667EC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Wartość podatku VAT .................. zł,   według stawki ……..…. %</w:t>
      </w:r>
      <w:r w:rsidRPr="00E83D5C">
        <w:rPr>
          <w:rFonts w:cstheme="minorHAnsi"/>
          <w:b/>
          <w:szCs w:val="20"/>
        </w:rPr>
        <w:tab/>
      </w:r>
    </w:p>
    <w:p w14:paraId="16CDA0C7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  <w:r w:rsidRPr="00E83D5C">
        <w:rPr>
          <w:rFonts w:cstheme="minorHAnsi"/>
          <w:b/>
          <w:szCs w:val="20"/>
        </w:rPr>
        <w:t>Łączna cena brutto ................................. zł (słownie ...........................................)</w:t>
      </w:r>
    </w:p>
    <w:p w14:paraId="699DB62D" w14:textId="77777777" w:rsidR="004501A9" w:rsidRPr="00E83D5C" w:rsidRDefault="004501A9" w:rsidP="004501A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szCs w:val="20"/>
        </w:rPr>
      </w:pPr>
    </w:p>
    <w:p w14:paraId="6262CBEA" w14:textId="77777777" w:rsidR="004501A9" w:rsidRPr="00E83D5C" w:rsidRDefault="004501A9" w:rsidP="004501A9">
      <w:pPr>
        <w:spacing w:after="0" w:line="276" w:lineRule="auto"/>
        <w:rPr>
          <w:rFonts w:cs="Arial"/>
          <w:b/>
          <w:szCs w:val="20"/>
          <w:lang w:eastAsia="pl-PL"/>
        </w:rPr>
      </w:pPr>
      <w:r w:rsidRPr="00E83D5C">
        <w:rPr>
          <w:rFonts w:cs="Arial"/>
          <w:b/>
          <w:szCs w:val="20"/>
          <w:lang w:eastAsia="pl-PL"/>
        </w:rPr>
        <w:t>Na łączną cenę przedmiotu Zakupu składają się ceny jednostkowe przedstawione w poniższej tabeli:</w:t>
      </w:r>
    </w:p>
    <w:tbl>
      <w:tblPr>
        <w:tblpPr w:leftFromText="141" w:rightFromText="141" w:vertAnchor="text" w:horzAnchor="margin" w:tblpXSpec="center" w:tblpY="158"/>
        <w:tblW w:w="9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7"/>
        <w:gridCol w:w="1842"/>
        <w:gridCol w:w="866"/>
        <w:gridCol w:w="1581"/>
        <w:gridCol w:w="1552"/>
        <w:gridCol w:w="1696"/>
      </w:tblGrid>
      <w:tr w:rsidR="004501A9" w:rsidRPr="004A06C6" w14:paraId="6F357820" w14:textId="77777777" w:rsidTr="00BA785C">
        <w:trPr>
          <w:trHeight w:val="765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35BB9C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Przedmiot</w:t>
            </w:r>
          </w:p>
          <w:p w14:paraId="3F6AFCDB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zakupu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32559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Cena jednostkowa netto                             (w PLN za 1 obiekt)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C6BE7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Ilość</w:t>
            </w:r>
          </w:p>
          <w:p w14:paraId="7C74229B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obiektów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607C2A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 w:themeColor="text1"/>
                <w:sz w:val="14"/>
                <w:szCs w:val="14"/>
                <w:lang w:eastAsia="pl-PL"/>
              </w:rPr>
              <w:t>Łączna wartość netto (zł)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6880172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Podatek VAT</w:t>
            </w:r>
          </w:p>
          <w:p w14:paraId="4AAC3001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(%)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BA7C0A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bCs/>
                <w:color w:val="000000"/>
                <w:sz w:val="14"/>
                <w:szCs w:val="14"/>
                <w:lang w:eastAsia="pl-PL"/>
              </w:rPr>
              <w:t>Łączna wartość brutto (zł)</w:t>
            </w:r>
          </w:p>
        </w:tc>
      </w:tr>
      <w:tr w:rsidR="004501A9" w:rsidRPr="004A06C6" w14:paraId="62682375" w14:textId="77777777" w:rsidTr="00BA785C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14E646D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6F8CBA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D76A166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1A9A21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[Kolumna 2x3 = 4]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6978FD3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754F18" w14:textId="77777777" w:rsidR="004501A9" w:rsidRPr="00E83D5C" w:rsidRDefault="004501A9" w:rsidP="00BA785C">
            <w:pPr>
              <w:spacing w:after="0"/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6</w:t>
            </w:r>
          </w:p>
        </w:tc>
      </w:tr>
      <w:tr w:rsidR="004501A9" w:rsidRPr="004A06C6" w14:paraId="7721E32D" w14:textId="77777777" w:rsidTr="00BA785C">
        <w:trPr>
          <w:trHeight w:val="66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343E" w14:textId="449932A9" w:rsidR="004501A9" w:rsidRPr="00E83D5C" w:rsidRDefault="004501A9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Część </w:t>
            </w:r>
            <w:r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7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 xml:space="preserve"> - Usługa dla Oddziału</w:t>
            </w:r>
            <w:r>
              <w:t xml:space="preserve"> </w:t>
            </w:r>
            <w:r w:rsidRPr="004501A9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Zamość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0837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11E9B7" w14:textId="262D98CC" w:rsidR="004501A9" w:rsidRPr="00E83D5C" w:rsidRDefault="004501A9" w:rsidP="00BA785C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1</w:t>
            </w:r>
            <w:r w:rsidR="00557EBE">
              <w:rPr>
                <w:rFonts w:cs="Calibri"/>
                <w:b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F31E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E6D16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BEC1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4501A9" w:rsidRPr="004A06C6" w14:paraId="19B1F63A" w14:textId="77777777" w:rsidTr="00BA785C">
        <w:trPr>
          <w:trHeight w:val="413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3938" w14:textId="77777777" w:rsidR="004501A9" w:rsidRPr="00E83D5C" w:rsidRDefault="004501A9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4501A9">
              <w:rPr>
                <w:rFonts w:cs="Calibri"/>
                <w:b/>
                <w:color w:val="CC0099"/>
                <w:sz w:val="14"/>
                <w:szCs w:val="14"/>
                <w:lang w:eastAsia="pl-PL"/>
              </w:rPr>
              <w:t xml:space="preserve">Łączna cena </w:t>
            </w: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oferty netto (suma kolumny 4):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0D8F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  <w:tr w:rsidR="004501A9" w:rsidRPr="004A06C6" w14:paraId="34BAE2F5" w14:textId="77777777" w:rsidTr="00BA785C">
        <w:trPr>
          <w:trHeight w:val="419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C94A" w14:textId="77777777" w:rsidR="004501A9" w:rsidRPr="00E83D5C" w:rsidRDefault="004501A9" w:rsidP="00BA785C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b/>
                <w:color w:val="000000"/>
                <w:sz w:val="14"/>
                <w:szCs w:val="14"/>
                <w:lang w:eastAsia="pl-PL"/>
              </w:rPr>
              <w:t>Łączna cena oferty brutto (suma kolumny 6):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9FAE5" w14:textId="77777777" w:rsidR="004501A9" w:rsidRPr="00E83D5C" w:rsidRDefault="004501A9" w:rsidP="00BA785C">
            <w:pPr>
              <w:jc w:val="center"/>
              <w:rPr>
                <w:rFonts w:cs="Calibri"/>
                <w:color w:val="000000"/>
                <w:sz w:val="14"/>
                <w:szCs w:val="14"/>
                <w:lang w:eastAsia="pl-PL"/>
              </w:rPr>
            </w:pPr>
            <w:r w:rsidRPr="00E83D5C">
              <w:rPr>
                <w:rFonts w:cs="Calibri"/>
                <w:color w:val="000000"/>
                <w:sz w:val="16"/>
                <w:szCs w:val="16"/>
                <w:lang w:eastAsia="pl-PL"/>
              </w:rPr>
              <w:t>…………………………….</w:t>
            </w:r>
          </w:p>
        </w:tc>
      </w:tr>
    </w:tbl>
    <w:p w14:paraId="347EACE2" w14:textId="77777777" w:rsidR="00E83D5C" w:rsidRPr="00B67D39" w:rsidRDefault="00E83D5C" w:rsidP="0046116D">
      <w:pPr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13BA032A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Spełniamy warunki udziału w postępowaniu wskazane w pkt. 1.2 Załącznika nr 2 do SWZ, jeśli Zamawiający wskazał takie warunki.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 w:rsidRPr="00B67D39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B67D39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88DE73A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: </w:t>
      </w:r>
    </w:p>
    <w:p w14:paraId="137025D5" w14:textId="77777777" w:rsidR="00B67D39" w:rsidRPr="00B67D39" w:rsidRDefault="00557EBE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B67D39" w:rsidRDefault="00557EBE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B67D39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B67D39" w:rsidRDefault="00B67D39" w:rsidP="00DA06EB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B67D39" w14:paraId="1BC01446" w14:textId="77777777" w:rsidTr="009A129D">
        <w:tc>
          <w:tcPr>
            <w:tcW w:w="708" w:type="dxa"/>
          </w:tcPr>
          <w:p w14:paraId="427A9E2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B67D39" w14:paraId="1F778427" w14:textId="77777777" w:rsidTr="009A129D">
        <w:tc>
          <w:tcPr>
            <w:tcW w:w="708" w:type="dxa"/>
          </w:tcPr>
          <w:p w14:paraId="32D67AD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B67D39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1AE0F47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B67D39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B67D39">
        <w:rPr>
          <w:rStyle w:val="Odwoanieprzypisudolnego"/>
          <w:rFonts w:cstheme="minorHAnsi"/>
          <w:i/>
          <w:szCs w:val="18"/>
        </w:rPr>
        <w:footnoteReference w:id="4"/>
      </w:r>
    </w:p>
    <w:p w14:paraId="2F1B030A" w14:textId="261C343B" w:rsidR="00B67D39" w:rsidRPr="0004471F" w:rsidRDefault="00B67D39" w:rsidP="0004471F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3BB27B39" w14:textId="0723A053" w:rsidR="00B67D39" w:rsidRPr="00B67D39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</w:t>
      </w:r>
      <w:r w:rsidR="006521E3">
        <w:rPr>
          <w:rFonts w:cstheme="minorHAnsi"/>
          <w:szCs w:val="18"/>
          <w:lang w:eastAsia="pl-PL"/>
        </w:rPr>
        <w:t xml:space="preserve">            </w:t>
      </w:r>
      <w:r w:rsidRPr="00B67D39">
        <w:rPr>
          <w:rFonts w:cstheme="minorHAnsi"/>
          <w:szCs w:val="18"/>
          <w:lang w:eastAsia="pl-PL"/>
        </w:rPr>
        <w:t xml:space="preserve">i zapewniamy wystarczające gwarancje wdrożenia odpowiednich środków technicznych i organizacyjnych, aby przetwarzanie danych osobowych spełniało wymogi wynikające z obowiązujących przepisów </w:t>
      </w:r>
      <w:r w:rsidR="006521E3">
        <w:rPr>
          <w:rFonts w:cstheme="minorHAnsi"/>
          <w:szCs w:val="18"/>
          <w:lang w:eastAsia="pl-PL"/>
        </w:rPr>
        <w:t xml:space="preserve">                </w:t>
      </w:r>
      <w:r w:rsidRPr="00B67D39">
        <w:rPr>
          <w:rFonts w:cstheme="minorHAnsi"/>
          <w:szCs w:val="18"/>
          <w:lang w:eastAsia="pl-PL"/>
        </w:rPr>
        <w:t>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0DCECF96" w:rsidR="00B67D39" w:rsidRPr="00B67D39" w:rsidRDefault="0004471F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  <w:lang w:eastAsia="pl-PL"/>
        </w:rPr>
        <w:t>12</w:t>
      </w:r>
      <w:r w:rsidR="00B67D39" w:rsidRPr="00B67D39">
        <w:rPr>
          <w:rFonts w:cstheme="minorHAnsi"/>
          <w:szCs w:val="18"/>
          <w:lang w:eastAsia="pl-PL"/>
        </w:rPr>
        <w:t>.1.</w:t>
      </w:r>
      <w:r w:rsidR="00B67D39" w:rsidRPr="00B67D39">
        <w:rPr>
          <w:rFonts w:cstheme="minorHAnsi"/>
          <w:szCs w:val="18"/>
          <w:lang w:eastAsia="pl-PL"/>
        </w:rPr>
        <w:tab/>
      </w:r>
      <w:r w:rsidR="00B67D39" w:rsidRPr="00B67D39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="00B67D39" w:rsidRPr="00B67D39">
        <w:rPr>
          <w:rStyle w:val="Odwoanieprzypisudolnego"/>
          <w:rFonts w:cstheme="minorHAnsi"/>
          <w:szCs w:val="18"/>
        </w:rPr>
        <w:footnoteReference w:id="5"/>
      </w:r>
    </w:p>
    <w:p w14:paraId="07B95326" w14:textId="5451551A" w:rsidR="00B67D39" w:rsidRPr="00B67D39" w:rsidRDefault="00B16DCE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</w:rPr>
        <w:t>12</w:t>
      </w:r>
      <w:r w:rsidR="00B67D39" w:rsidRPr="00B67D39">
        <w:rPr>
          <w:rFonts w:cstheme="minorHAnsi"/>
          <w:szCs w:val="18"/>
        </w:rPr>
        <w:t>.2.</w:t>
      </w:r>
      <w:r w:rsidR="00B67D39" w:rsidRPr="00B67D39">
        <w:rPr>
          <w:rFonts w:cstheme="minorHAnsi"/>
          <w:szCs w:val="18"/>
        </w:rPr>
        <w:tab/>
      </w:r>
      <w:r w:rsidR="00B67D39" w:rsidRPr="00B67D39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B67D39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B67D39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B67D39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B67D39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B67D39">
        <w:rPr>
          <w:rFonts w:cstheme="minorHAnsi"/>
          <w:szCs w:val="18"/>
          <w:lang w:eastAsia="pl-PL"/>
        </w:rPr>
        <w:t>;</w:t>
      </w:r>
    </w:p>
    <w:p w14:paraId="6733086F" w14:textId="505B0CC7" w:rsidR="00B67D39" w:rsidRPr="00EC37C7" w:rsidRDefault="00CF1059" w:rsidP="00EC37C7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2BD77FBD" w14:textId="2D08D094" w:rsid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Przekazywane przez nas dane osobowe mogą być wykorzystane wyłącznie w  celach związanych </w:t>
      </w:r>
      <w:r w:rsidR="006521E3">
        <w:rPr>
          <w:rFonts w:cstheme="minorHAnsi"/>
          <w:szCs w:val="18"/>
          <w:lang w:eastAsia="pl-PL"/>
        </w:rPr>
        <w:t xml:space="preserve">                 </w:t>
      </w:r>
      <w:r w:rsidRPr="00B67D39">
        <w:rPr>
          <w:rFonts w:cstheme="minorHAnsi"/>
          <w:szCs w:val="18"/>
          <w:lang w:eastAsia="pl-PL"/>
        </w:rPr>
        <w:t>z niniejszym postępowaniem zakupowym.</w:t>
      </w:r>
    </w:p>
    <w:p w14:paraId="3A4775F4" w14:textId="1EC67A98" w:rsidR="00B16DCE" w:rsidRDefault="00B16DCE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16DCE">
        <w:rPr>
          <w:rFonts w:cstheme="minorHAnsi"/>
          <w:szCs w:val="18"/>
          <w:lang w:eastAsia="pl-PL"/>
        </w:rPr>
        <w:t>Oświadczamy, że w przypadku wygaśnięcia polisy ubezpieczeniowej przed zakończeniem terminu realizacji zamówienia ochrona ubezpieczeniowa zostanie przedłużona na okres realizacji umowy przed upływem terminu ważności dotychczas obowiązującej polisy.</w:t>
      </w:r>
    </w:p>
    <w:p w14:paraId="054C4157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B67D39" w:rsidRDefault="00B67D39" w:rsidP="00B16DCE">
      <w:pPr>
        <w:tabs>
          <w:tab w:val="left" w:pos="426"/>
        </w:tabs>
        <w:spacing w:after="0"/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16DCE">
      <w:pPr>
        <w:tabs>
          <w:tab w:val="left" w:pos="426"/>
        </w:tabs>
        <w:spacing w:after="0"/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0BD7836D" w14:textId="77777777" w:rsidR="004501A9" w:rsidRDefault="004501A9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6C03A65C" w14:textId="77777777" w:rsidR="004501A9" w:rsidRDefault="004501A9" w:rsidP="00381365">
      <w:pPr>
        <w:rPr>
          <w:rFonts w:cstheme="minorHAnsi"/>
        </w:rPr>
      </w:pPr>
    </w:p>
    <w:p w14:paraId="376CB24A" w14:textId="77777777" w:rsidR="004501A9" w:rsidRDefault="004501A9" w:rsidP="00381365">
      <w:pPr>
        <w:rPr>
          <w:rFonts w:cstheme="minorHAnsi"/>
        </w:rPr>
      </w:pPr>
    </w:p>
    <w:p w14:paraId="18BCF4A9" w14:textId="07F990CF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p w14:paraId="52B295E2" w14:textId="712AD431" w:rsidR="00535E9B" w:rsidRPr="00A62B4C" w:rsidRDefault="006521E3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</w:t>
      </w:r>
    </w:p>
    <w:sectPr w:rsidR="00535E9B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980147" w:rsidRDefault="00980147" w:rsidP="00582CE9">
      <w:pPr>
        <w:spacing w:after="0"/>
      </w:pPr>
      <w:r>
        <w:separator/>
      </w:r>
    </w:p>
  </w:endnote>
  <w:endnote w:type="continuationSeparator" w:id="0">
    <w:p w14:paraId="58927104" w14:textId="77777777" w:rsidR="00980147" w:rsidRDefault="0098014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DF66AE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1E3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980147" w:rsidRDefault="00980147" w:rsidP="00582CE9">
      <w:pPr>
        <w:spacing w:after="0"/>
      </w:pPr>
      <w:r>
        <w:separator/>
      </w:r>
    </w:p>
  </w:footnote>
  <w:footnote w:type="continuationSeparator" w:id="0">
    <w:p w14:paraId="5681B395" w14:textId="77777777" w:rsidR="00980147" w:rsidRDefault="00980147" w:rsidP="00582CE9">
      <w:pPr>
        <w:spacing w:after="0"/>
      </w:pPr>
      <w:r>
        <w:continuationSeparator/>
      </w:r>
    </w:p>
  </w:footnote>
  <w:footnote w:id="1">
    <w:p w14:paraId="679895A9" w14:textId="77777777" w:rsidR="00B67D39" w:rsidRPr="00B67D39" w:rsidRDefault="00B67D39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B67D39" w:rsidRPr="00F2601C" w:rsidRDefault="00B67D39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72DEB574" w14:textId="77777777" w:rsidR="00B67D39" w:rsidRPr="001A6201" w:rsidRDefault="00B67D39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4">
    <w:p w14:paraId="200CEEA1" w14:textId="77777777" w:rsidR="00B67D39" w:rsidRPr="00B67D39" w:rsidRDefault="00B67D39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5">
    <w:p w14:paraId="2B2B6850" w14:textId="77777777" w:rsidR="00B67D39" w:rsidRDefault="00B67D39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BFC0" w14:textId="77777777" w:rsidR="0046116D" w:rsidRDefault="0046116D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6E6D59C2" w:rsidR="00347E8D" w:rsidRPr="0046116D" w:rsidRDefault="00E83D5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E83D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usługi w zakresie pomiarów pól elektromagnetycznych dla radiowych stacji bazowych, terminali bazowych stałych, mobilnych oraz radiolinii w PGE Dystrybucja S.A., z podziałem na 7 niezależnych części.</w:t>
          </w:r>
        </w:p>
        <w:p w14:paraId="7B7840D2" w14:textId="77777777" w:rsidR="0046116D" w:rsidRPr="0046116D" w:rsidRDefault="0046116D" w:rsidP="0046116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A7814E5" w:rsidR="00347E8D" w:rsidRPr="0046116D" w:rsidRDefault="0046116D" w:rsidP="0046116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46116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EC37C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13</w:t>
          </w:r>
          <w:r w:rsidR="00E83D5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EC37C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7</w:t>
          </w:r>
          <w:r w:rsidRPr="0046116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EC37C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DF6E51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EAC64E5A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25860A2E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89969679">
    <w:abstractNumId w:val="18"/>
  </w:num>
  <w:num w:numId="2" w16cid:durableId="1306423932">
    <w:abstractNumId w:val="7"/>
  </w:num>
  <w:num w:numId="3" w16cid:durableId="292950781">
    <w:abstractNumId w:val="13"/>
  </w:num>
  <w:num w:numId="4" w16cid:durableId="111291334">
    <w:abstractNumId w:val="20"/>
  </w:num>
  <w:num w:numId="5" w16cid:durableId="1905215719">
    <w:abstractNumId w:val="18"/>
  </w:num>
  <w:num w:numId="6" w16cid:durableId="536311278">
    <w:abstractNumId w:val="18"/>
  </w:num>
  <w:num w:numId="7" w16cid:durableId="1048070242">
    <w:abstractNumId w:val="3"/>
  </w:num>
  <w:num w:numId="8" w16cid:durableId="1037241878">
    <w:abstractNumId w:val="27"/>
  </w:num>
  <w:num w:numId="9" w16cid:durableId="439572937">
    <w:abstractNumId w:val="17"/>
  </w:num>
  <w:num w:numId="10" w16cid:durableId="696657126">
    <w:abstractNumId w:val="4"/>
  </w:num>
  <w:num w:numId="11" w16cid:durableId="11566803">
    <w:abstractNumId w:val="14"/>
  </w:num>
  <w:num w:numId="12" w16cid:durableId="751702859">
    <w:abstractNumId w:val="12"/>
  </w:num>
  <w:num w:numId="13" w16cid:durableId="929116501">
    <w:abstractNumId w:val="26"/>
  </w:num>
  <w:num w:numId="14" w16cid:durableId="1085304719">
    <w:abstractNumId w:val="22"/>
  </w:num>
  <w:num w:numId="15" w16cid:durableId="698775318">
    <w:abstractNumId w:val="16"/>
  </w:num>
  <w:num w:numId="16" w16cid:durableId="88241251">
    <w:abstractNumId w:val="9"/>
  </w:num>
  <w:num w:numId="17" w16cid:durableId="695077365">
    <w:abstractNumId w:val="5"/>
  </w:num>
  <w:num w:numId="18" w16cid:durableId="315887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0531073">
    <w:abstractNumId w:val="0"/>
  </w:num>
  <w:num w:numId="20" w16cid:durableId="1473403975">
    <w:abstractNumId w:val="28"/>
  </w:num>
  <w:num w:numId="21" w16cid:durableId="2021082914">
    <w:abstractNumId w:val="1"/>
  </w:num>
  <w:num w:numId="22" w16cid:durableId="1651522882">
    <w:abstractNumId w:val="15"/>
  </w:num>
  <w:num w:numId="23" w16cid:durableId="62652767">
    <w:abstractNumId w:val="10"/>
  </w:num>
  <w:num w:numId="24" w16cid:durableId="580990846">
    <w:abstractNumId w:val="21"/>
  </w:num>
  <w:num w:numId="25" w16cid:durableId="1911890246">
    <w:abstractNumId w:val="25"/>
  </w:num>
  <w:num w:numId="26" w16cid:durableId="327369963">
    <w:abstractNumId w:val="2"/>
  </w:num>
  <w:num w:numId="27" w16cid:durableId="1036806583">
    <w:abstractNumId w:val="24"/>
  </w:num>
  <w:num w:numId="28" w16cid:durableId="950286738">
    <w:abstractNumId w:val="23"/>
  </w:num>
  <w:num w:numId="29" w16cid:durableId="19335387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7997095">
    <w:abstractNumId w:val="19"/>
  </w:num>
  <w:num w:numId="31" w16cid:durableId="91373393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471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039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5B8"/>
    <w:rsid w:val="00167B53"/>
    <w:rsid w:val="0017186A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135F"/>
    <w:rsid w:val="002A3129"/>
    <w:rsid w:val="002A48F7"/>
    <w:rsid w:val="002B5C62"/>
    <w:rsid w:val="002C4046"/>
    <w:rsid w:val="002C470F"/>
    <w:rsid w:val="002D4CAD"/>
    <w:rsid w:val="002F10CA"/>
    <w:rsid w:val="002F2C6E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01A9"/>
    <w:rsid w:val="0046116D"/>
    <w:rsid w:val="00466493"/>
    <w:rsid w:val="00473D75"/>
    <w:rsid w:val="0047759A"/>
    <w:rsid w:val="004925D9"/>
    <w:rsid w:val="00492AEE"/>
    <w:rsid w:val="00496273"/>
    <w:rsid w:val="004A723C"/>
    <w:rsid w:val="004B0A56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4068"/>
    <w:rsid w:val="005453F1"/>
    <w:rsid w:val="00551FB7"/>
    <w:rsid w:val="005563FF"/>
    <w:rsid w:val="00557EBE"/>
    <w:rsid w:val="00562E63"/>
    <w:rsid w:val="005676CA"/>
    <w:rsid w:val="00574D7E"/>
    <w:rsid w:val="00582CE9"/>
    <w:rsid w:val="0058794A"/>
    <w:rsid w:val="005932BA"/>
    <w:rsid w:val="005A354D"/>
    <w:rsid w:val="005B24A8"/>
    <w:rsid w:val="005B2B6D"/>
    <w:rsid w:val="005B2C95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EEA"/>
    <w:rsid w:val="00625BB0"/>
    <w:rsid w:val="006261BB"/>
    <w:rsid w:val="006521E3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11D2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9537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F68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4A2"/>
    <w:rsid w:val="008F17DA"/>
    <w:rsid w:val="008F1FB0"/>
    <w:rsid w:val="0090379D"/>
    <w:rsid w:val="00910E6D"/>
    <w:rsid w:val="00911FA5"/>
    <w:rsid w:val="00917FD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4F13"/>
    <w:rsid w:val="0098502B"/>
    <w:rsid w:val="00986E3C"/>
    <w:rsid w:val="00987773"/>
    <w:rsid w:val="00992FE3"/>
    <w:rsid w:val="009956D0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DCE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0FBF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366"/>
    <w:rsid w:val="00D80E4A"/>
    <w:rsid w:val="00D9793B"/>
    <w:rsid w:val="00DA64DB"/>
    <w:rsid w:val="00DB1E5E"/>
    <w:rsid w:val="00DB3B99"/>
    <w:rsid w:val="00DB4140"/>
    <w:rsid w:val="00DB48E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3D5C"/>
    <w:rsid w:val="00E92F67"/>
    <w:rsid w:val="00E95B91"/>
    <w:rsid w:val="00EA6557"/>
    <w:rsid w:val="00EA6B97"/>
    <w:rsid w:val="00EB216E"/>
    <w:rsid w:val="00EC07C0"/>
    <w:rsid w:val="00EC22FA"/>
    <w:rsid w:val="00EC30C5"/>
    <w:rsid w:val="00EC37C7"/>
    <w:rsid w:val="00ED2FD4"/>
    <w:rsid w:val="00ED5140"/>
    <w:rsid w:val="00EE5E2C"/>
    <w:rsid w:val="00F01E75"/>
    <w:rsid w:val="00F1718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pre-wrap">
    <w:name w:val="pre-wrap"/>
    <w:basedOn w:val="Domylnaczcionkaakapitu"/>
    <w:rsid w:val="00E83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do SWZ - Formularz ofertowy.docx</dmsv2BaseFileName>
    <dmsv2BaseDisplayName xmlns="http://schemas.microsoft.com/sharepoint/v3">Załącznik nr 3 do SWZ - Formularz ofertowy</dmsv2BaseDisplayName>
    <dmsv2SWPP2ObjectNumber xmlns="http://schemas.microsoft.com/sharepoint/v3">POST/DYS/OLD/GZ/01347/2026                        </dmsv2SWPP2ObjectNumber>
    <dmsv2SWPP2SumMD5 xmlns="http://schemas.microsoft.com/sharepoint/v3">1caf15ed7e9535147da48f98eabd7d47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24984856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FJ3FSM7XJ42E-1649073643-16952</_dlc_DocId>
    <_dlc_DocIdUrl xmlns="a19cb1c7-c5c7-46d4-85ae-d83685407bba">
      <Url>https://swpp2.dms.gkpge.pl/sites/43/_layouts/15/DocIdRedir.aspx?ID=FJ3FSM7XJ42E-1649073643-16952</Url>
      <Description>FJ3FSM7XJ42E-1649073643-16952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D13120-6877-4C9E-A010-5C563439B59D}"/>
</file>

<file path=customXml/itemProps3.xml><?xml version="1.0" encoding="utf-8"?>
<ds:datastoreItem xmlns:ds="http://schemas.openxmlformats.org/officeDocument/2006/customXml" ds:itemID="{D0E411AA-393A-4DCE-81B7-E1C9C04E18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0A6F9C-2F3F-42AA-8E2C-E20D35665FC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42</TotalTime>
  <Pages>6</Pages>
  <Words>2037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13</cp:revision>
  <cp:lastPrinted>2024-07-15T11:21:00Z</cp:lastPrinted>
  <dcterms:created xsi:type="dcterms:W3CDTF">2025-10-02T07:45:00Z</dcterms:created>
  <dcterms:modified xsi:type="dcterms:W3CDTF">2026-04-15T05:14:00Z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4cad0620-d8a8-4be8-8edc-3f9e8b20f855</vt:lpwstr>
  </property>
</Properties>
</file>